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6DADADDE"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0573F5">
        <w:rPr>
          <w:b/>
          <w:bCs/>
          <w:sz w:val="32"/>
          <w:szCs w:val="32"/>
        </w:rPr>
        <w:t>4AH</w:t>
      </w:r>
      <w:r w:rsidR="00293D1E">
        <w:rPr>
          <w:b/>
          <w:bCs/>
          <w:sz w:val="32"/>
          <w:szCs w:val="32"/>
        </w:rPr>
        <w:t>E_CC#</w:t>
      </w:r>
      <w:r w:rsidR="003830F9">
        <w:rPr>
          <w:b/>
          <w:bCs/>
          <w:sz w:val="32"/>
          <w:szCs w:val="32"/>
        </w:rPr>
        <w:t>4</w:t>
      </w:r>
      <w:r w:rsidR="0064465A">
        <w:rPr>
          <w:b/>
          <w:bCs/>
          <w:sz w:val="32"/>
          <w:szCs w:val="32"/>
        </w:rPr>
        <w:br/>
        <w:t>Version</w:t>
      </w:r>
      <w:r w:rsidR="009B6E34">
        <w:rPr>
          <w:b/>
          <w:bCs/>
          <w:sz w:val="32"/>
          <w:szCs w:val="32"/>
        </w:rPr>
        <w:t xml:space="preserve"> 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3D733BF3"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3830F9">
        <w:rPr>
          <w:color w:val="0000FF"/>
        </w:rPr>
        <w:t>20</w:t>
      </w:r>
      <w:r w:rsidR="000573F5">
        <w:rPr>
          <w:color w:val="0000FF"/>
        </w:rPr>
        <w:t xml:space="preserve"> January 2023</w:t>
      </w:r>
      <w:r w:rsidRPr="0048558F">
        <w:rPr>
          <w:color w:val="0000FF"/>
        </w:rPr>
        <w:t xml:space="preserve">, </w:t>
      </w:r>
      <w:r w:rsidR="008F4E67" w:rsidRPr="0048558F">
        <w:rPr>
          <w:color w:val="0000FF"/>
        </w:rPr>
        <w:t>1</w:t>
      </w:r>
      <w:r w:rsidR="00C008B3">
        <w:rPr>
          <w:color w:val="0000FF"/>
        </w:rPr>
        <w:t>3.</w:t>
      </w:r>
      <w:r w:rsidR="001B1549">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60D3F55D" w:rsidR="004A698B" w:rsidRDefault="00BE050C" w:rsidP="006C270F">
      <w:r>
        <w:t xml:space="preserve">~ </w:t>
      </w:r>
      <w:r w:rsidR="005626D2">
        <w:t>2</w:t>
      </w:r>
      <w:r w:rsidR="00482FE5">
        <w:t>60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42A50850" w14:textId="77777777" w:rsidR="00482FE5" w:rsidRDefault="00482FE5" w:rsidP="008473C1">
      <w:pPr>
        <w:pStyle w:val="FP"/>
        <w:rPr>
          <w:color w:val="0000FF"/>
        </w:rPr>
      </w:pPr>
      <w:r>
        <w:rPr>
          <w:color w:val="0000FF"/>
        </w:rPr>
        <w:t>Apple</w:t>
      </w:r>
    </w:p>
    <w:p w14:paraId="43B129E5" w14:textId="77777777" w:rsidR="00482FE5" w:rsidRDefault="00482FE5" w:rsidP="008473C1">
      <w:pPr>
        <w:pStyle w:val="FP"/>
        <w:rPr>
          <w:color w:val="0000FF"/>
        </w:rPr>
      </w:pPr>
      <w:r>
        <w:rPr>
          <w:color w:val="0000FF"/>
        </w:rPr>
        <w:t>AT&amp;T</w:t>
      </w:r>
    </w:p>
    <w:p w14:paraId="03193E48" w14:textId="77777777" w:rsidR="00482FE5" w:rsidRDefault="00482FE5" w:rsidP="008473C1">
      <w:pPr>
        <w:pStyle w:val="FP"/>
        <w:rPr>
          <w:color w:val="0000FF"/>
        </w:rPr>
      </w:pPr>
      <w:r>
        <w:rPr>
          <w:color w:val="0000FF"/>
        </w:rPr>
        <w:t>BROADCOM</w:t>
      </w:r>
    </w:p>
    <w:p w14:paraId="43182C6C" w14:textId="77777777" w:rsidR="00482FE5" w:rsidRDefault="00482FE5" w:rsidP="008473C1">
      <w:pPr>
        <w:pStyle w:val="FP"/>
        <w:rPr>
          <w:color w:val="0000FF"/>
        </w:rPr>
      </w:pPr>
      <w:r>
        <w:rPr>
          <w:color w:val="0000FF"/>
        </w:rPr>
        <w:t>BT</w:t>
      </w:r>
    </w:p>
    <w:p w14:paraId="1E79BACD" w14:textId="77777777" w:rsidR="00482FE5" w:rsidRDefault="00482FE5" w:rsidP="008473C1">
      <w:pPr>
        <w:pStyle w:val="FP"/>
        <w:rPr>
          <w:color w:val="0000FF"/>
        </w:rPr>
      </w:pPr>
      <w:r>
        <w:rPr>
          <w:color w:val="0000FF"/>
        </w:rPr>
        <w:t>CableLabs</w:t>
      </w:r>
    </w:p>
    <w:p w14:paraId="7FB80E2F" w14:textId="77777777" w:rsidR="00482FE5" w:rsidRDefault="00482FE5" w:rsidP="008473C1">
      <w:pPr>
        <w:pStyle w:val="FP"/>
        <w:rPr>
          <w:color w:val="0000FF"/>
        </w:rPr>
      </w:pPr>
      <w:r>
        <w:rPr>
          <w:color w:val="0000FF"/>
        </w:rPr>
        <w:t>CATT</w:t>
      </w:r>
    </w:p>
    <w:p w14:paraId="07532D1D" w14:textId="77777777" w:rsidR="00482FE5" w:rsidRDefault="00482FE5" w:rsidP="008473C1">
      <w:pPr>
        <w:pStyle w:val="FP"/>
        <w:rPr>
          <w:color w:val="0000FF"/>
        </w:rPr>
      </w:pPr>
      <w:r>
        <w:rPr>
          <w:color w:val="0000FF"/>
        </w:rPr>
        <w:t>Charter</w:t>
      </w:r>
    </w:p>
    <w:p w14:paraId="3196EC65" w14:textId="77777777" w:rsidR="00482FE5" w:rsidRDefault="00482FE5" w:rsidP="008473C1">
      <w:pPr>
        <w:pStyle w:val="FP"/>
        <w:rPr>
          <w:color w:val="0000FF"/>
        </w:rPr>
      </w:pPr>
      <w:r>
        <w:rPr>
          <w:color w:val="0000FF"/>
        </w:rPr>
        <w:t>China Mobile</w:t>
      </w:r>
    </w:p>
    <w:p w14:paraId="0A35B92E" w14:textId="77777777" w:rsidR="00482FE5" w:rsidRDefault="00482FE5" w:rsidP="008473C1">
      <w:pPr>
        <w:pStyle w:val="FP"/>
        <w:rPr>
          <w:color w:val="0000FF"/>
        </w:rPr>
      </w:pPr>
      <w:r>
        <w:rPr>
          <w:color w:val="0000FF"/>
        </w:rPr>
        <w:t>China Telecom</w:t>
      </w:r>
    </w:p>
    <w:p w14:paraId="0CC7F029" w14:textId="77777777" w:rsidR="00482FE5" w:rsidRDefault="00482FE5" w:rsidP="008473C1">
      <w:pPr>
        <w:pStyle w:val="FP"/>
        <w:rPr>
          <w:color w:val="0000FF"/>
        </w:rPr>
      </w:pPr>
      <w:r>
        <w:rPr>
          <w:color w:val="0000FF"/>
        </w:rPr>
        <w:t>China Unicom</w:t>
      </w:r>
    </w:p>
    <w:p w14:paraId="701B2E1B" w14:textId="77777777" w:rsidR="00482FE5" w:rsidRDefault="00482FE5" w:rsidP="008473C1">
      <w:pPr>
        <w:pStyle w:val="FP"/>
        <w:rPr>
          <w:color w:val="0000FF"/>
        </w:rPr>
      </w:pPr>
      <w:r>
        <w:rPr>
          <w:color w:val="0000FF"/>
        </w:rPr>
        <w:t>Comcast</w:t>
      </w:r>
    </w:p>
    <w:p w14:paraId="5F8A87E3" w14:textId="77777777" w:rsidR="00482FE5" w:rsidRDefault="00482FE5" w:rsidP="008473C1">
      <w:pPr>
        <w:pStyle w:val="FP"/>
        <w:rPr>
          <w:color w:val="0000FF"/>
        </w:rPr>
      </w:pPr>
      <w:r>
        <w:rPr>
          <w:color w:val="0000FF"/>
        </w:rPr>
        <w:t>Deutsche Telekom</w:t>
      </w:r>
    </w:p>
    <w:p w14:paraId="7678D95A" w14:textId="77777777" w:rsidR="00482FE5" w:rsidRDefault="00482FE5" w:rsidP="008473C1">
      <w:pPr>
        <w:pStyle w:val="FP"/>
        <w:rPr>
          <w:color w:val="0000FF"/>
        </w:rPr>
      </w:pPr>
      <w:r>
        <w:rPr>
          <w:color w:val="0000FF"/>
        </w:rPr>
        <w:t>DISH</w:t>
      </w:r>
    </w:p>
    <w:p w14:paraId="06B251DB" w14:textId="77777777" w:rsidR="00482FE5" w:rsidRDefault="00482FE5" w:rsidP="008473C1">
      <w:pPr>
        <w:pStyle w:val="FP"/>
        <w:rPr>
          <w:color w:val="0000FF"/>
        </w:rPr>
      </w:pPr>
      <w:r>
        <w:rPr>
          <w:color w:val="0000FF"/>
        </w:rPr>
        <w:t>Ericsson</w:t>
      </w:r>
    </w:p>
    <w:p w14:paraId="10CB4FF9" w14:textId="77777777" w:rsidR="00482FE5" w:rsidRDefault="00482FE5" w:rsidP="008473C1">
      <w:pPr>
        <w:pStyle w:val="FP"/>
        <w:rPr>
          <w:color w:val="0000FF"/>
        </w:rPr>
      </w:pPr>
      <w:r>
        <w:rPr>
          <w:color w:val="0000FF"/>
        </w:rPr>
        <w:t>Fujitsu</w:t>
      </w:r>
    </w:p>
    <w:p w14:paraId="25489A67" w14:textId="77777777" w:rsidR="00482FE5" w:rsidRDefault="00482FE5" w:rsidP="008473C1">
      <w:pPr>
        <w:pStyle w:val="FP"/>
        <w:rPr>
          <w:color w:val="0000FF"/>
        </w:rPr>
      </w:pPr>
      <w:r>
        <w:rPr>
          <w:color w:val="0000FF"/>
        </w:rPr>
        <w:t>Futurewei</w:t>
      </w:r>
    </w:p>
    <w:p w14:paraId="6A7F0052" w14:textId="77777777" w:rsidR="00482FE5" w:rsidRDefault="00482FE5" w:rsidP="008473C1">
      <w:pPr>
        <w:pStyle w:val="FP"/>
        <w:rPr>
          <w:color w:val="0000FF"/>
        </w:rPr>
      </w:pPr>
      <w:r>
        <w:rPr>
          <w:color w:val="0000FF"/>
        </w:rPr>
        <w:t>Google</w:t>
      </w:r>
    </w:p>
    <w:p w14:paraId="14CCE880" w14:textId="77777777" w:rsidR="00482FE5" w:rsidRDefault="00482FE5" w:rsidP="008473C1">
      <w:pPr>
        <w:pStyle w:val="FP"/>
        <w:rPr>
          <w:color w:val="0000FF"/>
        </w:rPr>
      </w:pPr>
      <w:r>
        <w:rPr>
          <w:color w:val="0000FF"/>
        </w:rPr>
        <w:t>Huawei</w:t>
      </w:r>
    </w:p>
    <w:p w14:paraId="66EF5B20" w14:textId="77777777" w:rsidR="00482FE5" w:rsidRDefault="00482FE5" w:rsidP="008473C1">
      <w:pPr>
        <w:pStyle w:val="FP"/>
        <w:rPr>
          <w:color w:val="0000FF"/>
        </w:rPr>
      </w:pPr>
      <w:r>
        <w:rPr>
          <w:color w:val="0000FF"/>
        </w:rPr>
        <w:t>Intel</w:t>
      </w:r>
    </w:p>
    <w:p w14:paraId="005BDA48" w14:textId="77777777" w:rsidR="00482FE5" w:rsidRDefault="00482FE5" w:rsidP="008473C1">
      <w:pPr>
        <w:pStyle w:val="FP"/>
        <w:rPr>
          <w:color w:val="0000FF"/>
        </w:rPr>
      </w:pPr>
      <w:r>
        <w:rPr>
          <w:color w:val="0000FF"/>
        </w:rPr>
        <w:t>InterDigital</w:t>
      </w:r>
    </w:p>
    <w:p w14:paraId="2AFB862B" w14:textId="77777777" w:rsidR="00482FE5" w:rsidRDefault="00482FE5" w:rsidP="008473C1">
      <w:pPr>
        <w:pStyle w:val="FP"/>
        <w:rPr>
          <w:color w:val="0000FF"/>
        </w:rPr>
      </w:pPr>
      <w:r>
        <w:rPr>
          <w:color w:val="0000FF"/>
        </w:rPr>
        <w:t>KDDI</w:t>
      </w:r>
    </w:p>
    <w:p w14:paraId="36C1972A" w14:textId="77777777" w:rsidR="00482FE5" w:rsidRDefault="00482FE5" w:rsidP="008473C1">
      <w:pPr>
        <w:pStyle w:val="FP"/>
        <w:rPr>
          <w:color w:val="0000FF"/>
        </w:rPr>
      </w:pPr>
      <w:r>
        <w:rPr>
          <w:color w:val="0000FF"/>
        </w:rPr>
        <w:t>Kyocera</w:t>
      </w:r>
    </w:p>
    <w:p w14:paraId="5B84D62F" w14:textId="77777777" w:rsidR="00482FE5" w:rsidRDefault="00482FE5" w:rsidP="008473C1">
      <w:pPr>
        <w:pStyle w:val="FP"/>
        <w:rPr>
          <w:color w:val="0000FF"/>
        </w:rPr>
      </w:pPr>
      <w:r>
        <w:rPr>
          <w:color w:val="0000FF"/>
        </w:rPr>
        <w:t>Lenovo</w:t>
      </w:r>
    </w:p>
    <w:p w14:paraId="7F6B9B92" w14:textId="77777777" w:rsidR="00482FE5" w:rsidRDefault="00482FE5" w:rsidP="008473C1">
      <w:pPr>
        <w:pStyle w:val="FP"/>
        <w:rPr>
          <w:color w:val="0000FF"/>
        </w:rPr>
      </w:pPr>
      <w:r>
        <w:rPr>
          <w:color w:val="0000FF"/>
        </w:rPr>
        <w:t>LGE</w:t>
      </w:r>
    </w:p>
    <w:p w14:paraId="43226E27" w14:textId="77777777" w:rsidR="00482FE5" w:rsidRDefault="00482FE5" w:rsidP="008473C1">
      <w:pPr>
        <w:pStyle w:val="FP"/>
        <w:rPr>
          <w:color w:val="0000FF"/>
        </w:rPr>
      </w:pPr>
      <w:r>
        <w:rPr>
          <w:color w:val="0000FF"/>
        </w:rPr>
        <w:t>MediaTek</w:t>
      </w:r>
    </w:p>
    <w:p w14:paraId="6C50F193" w14:textId="77777777" w:rsidR="00482FE5" w:rsidRDefault="00482FE5" w:rsidP="008473C1">
      <w:pPr>
        <w:pStyle w:val="FP"/>
        <w:rPr>
          <w:color w:val="0000FF"/>
        </w:rPr>
      </w:pPr>
      <w:r>
        <w:rPr>
          <w:color w:val="0000FF"/>
        </w:rPr>
        <w:t>Meta</w:t>
      </w:r>
    </w:p>
    <w:p w14:paraId="449E846F" w14:textId="77777777" w:rsidR="00482FE5" w:rsidRDefault="00482FE5" w:rsidP="008473C1">
      <w:pPr>
        <w:pStyle w:val="FP"/>
        <w:rPr>
          <w:color w:val="0000FF"/>
        </w:rPr>
      </w:pPr>
      <w:r>
        <w:rPr>
          <w:color w:val="0000FF"/>
        </w:rPr>
        <w:t>T-Mobile USA</w:t>
      </w:r>
    </w:p>
    <w:p w14:paraId="3A5CBE72" w14:textId="77777777" w:rsidR="00482FE5" w:rsidRDefault="00482FE5" w:rsidP="008473C1">
      <w:pPr>
        <w:pStyle w:val="FP"/>
        <w:rPr>
          <w:color w:val="0000FF"/>
        </w:rPr>
      </w:pPr>
      <w:r>
        <w:rPr>
          <w:color w:val="0000FF"/>
        </w:rPr>
        <w:t>NEC</w:t>
      </w:r>
    </w:p>
    <w:p w14:paraId="73485321" w14:textId="77777777" w:rsidR="00482FE5" w:rsidRDefault="00482FE5" w:rsidP="008473C1">
      <w:pPr>
        <w:pStyle w:val="FP"/>
        <w:rPr>
          <w:color w:val="0000FF"/>
        </w:rPr>
      </w:pPr>
      <w:r>
        <w:rPr>
          <w:color w:val="0000FF"/>
        </w:rPr>
        <w:t>NICT</w:t>
      </w:r>
    </w:p>
    <w:p w14:paraId="6CDAE97B" w14:textId="77777777" w:rsidR="00482FE5" w:rsidRDefault="00482FE5" w:rsidP="008473C1">
      <w:pPr>
        <w:pStyle w:val="FP"/>
        <w:rPr>
          <w:color w:val="0000FF"/>
        </w:rPr>
      </w:pPr>
      <w:r>
        <w:rPr>
          <w:color w:val="0000FF"/>
        </w:rPr>
        <w:t>Nokia</w:t>
      </w:r>
    </w:p>
    <w:p w14:paraId="0BDF6848" w14:textId="77777777" w:rsidR="00482FE5" w:rsidRDefault="00482FE5" w:rsidP="008473C1">
      <w:pPr>
        <w:pStyle w:val="FP"/>
        <w:rPr>
          <w:color w:val="0000FF"/>
        </w:rPr>
      </w:pPr>
      <w:r>
        <w:rPr>
          <w:color w:val="0000FF"/>
        </w:rPr>
        <w:t>NTT DOCOMO</w:t>
      </w:r>
    </w:p>
    <w:p w14:paraId="3B71FE10" w14:textId="77777777" w:rsidR="00482FE5" w:rsidRDefault="00482FE5" w:rsidP="008473C1">
      <w:pPr>
        <w:pStyle w:val="FP"/>
        <w:rPr>
          <w:color w:val="0000FF"/>
        </w:rPr>
      </w:pPr>
      <w:r>
        <w:rPr>
          <w:color w:val="0000FF"/>
        </w:rPr>
        <w:t>OPPO</w:t>
      </w:r>
    </w:p>
    <w:p w14:paraId="0AB1221A" w14:textId="77777777" w:rsidR="00482FE5" w:rsidRDefault="00482FE5" w:rsidP="008473C1">
      <w:pPr>
        <w:pStyle w:val="FP"/>
        <w:rPr>
          <w:color w:val="0000FF"/>
        </w:rPr>
      </w:pPr>
      <w:r>
        <w:rPr>
          <w:color w:val="0000FF"/>
        </w:rPr>
        <w:t>OQTEC</w:t>
      </w:r>
    </w:p>
    <w:p w14:paraId="6FCCDB37" w14:textId="77777777" w:rsidR="00482FE5" w:rsidRDefault="00482FE5" w:rsidP="008473C1">
      <w:pPr>
        <w:pStyle w:val="FP"/>
        <w:rPr>
          <w:color w:val="0000FF"/>
        </w:rPr>
      </w:pPr>
      <w:r>
        <w:rPr>
          <w:color w:val="0000FF"/>
        </w:rPr>
        <w:t>Oracle</w:t>
      </w:r>
    </w:p>
    <w:p w14:paraId="009AF773" w14:textId="77777777" w:rsidR="00482FE5" w:rsidRDefault="00482FE5" w:rsidP="008473C1">
      <w:pPr>
        <w:pStyle w:val="FP"/>
        <w:rPr>
          <w:color w:val="0000FF"/>
        </w:rPr>
      </w:pPr>
      <w:r>
        <w:rPr>
          <w:color w:val="0000FF"/>
        </w:rPr>
        <w:t>Orange</w:t>
      </w:r>
    </w:p>
    <w:p w14:paraId="1209EAB2" w14:textId="77777777" w:rsidR="00482FE5" w:rsidRDefault="00482FE5" w:rsidP="008473C1">
      <w:pPr>
        <w:pStyle w:val="FP"/>
        <w:rPr>
          <w:color w:val="0000FF"/>
        </w:rPr>
      </w:pPr>
      <w:r>
        <w:rPr>
          <w:color w:val="0000FF"/>
        </w:rPr>
        <w:t>Philips</w:t>
      </w:r>
    </w:p>
    <w:p w14:paraId="61111D6C" w14:textId="77777777" w:rsidR="00482FE5" w:rsidRDefault="00482FE5" w:rsidP="008473C1">
      <w:pPr>
        <w:pStyle w:val="FP"/>
        <w:rPr>
          <w:color w:val="0000FF"/>
        </w:rPr>
      </w:pPr>
      <w:r>
        <w:rPr>
          <w:color w:val="0000FF"/>
        </w:rPr>
        <w:t>Qualcomm</w:t>
      </w:r>
    </w:p>
    <w:p w14:paraId="42C1926F" w14:textId="77777777" w:rsidR="00482FE5" w:rsidRDefault="00482FE5" w:rsidP="008473C1">
      <w:pPr>
        <w:pStyle w:val="FP"/>
        <w:rPr>
          <w:color w:val="0000FF"/>
        </w:rPr>
      </w:pPr>
      <w:r>
        <w:rPr>
          <w:color w:val="0000FF"/>
        </w:rPr>
        <w:t>Rogers</w:t>
      </w:r>
    </w:p>
    <w:p w14:paraId="13D4A381" w14:textId="77777777" w:rsidR="00482FE5" w:rsidRDefault="00482FE5" w:rsidP="008473C1">
      <w:pPr>
        <w:pStyle w:val="FP"/>
        <w:rPr>
          <w:color w:val="0000FF"/>
        </w:rPr>
      </w:pPr>
      <w:r>
        <w:rPr>
          <w:color w:val="0000FF"/>
        </w:rPr>
        <w:t>Samsung</w:t>
      </w:r>
    </w:p>
    <w:p w14:paraId="648223E5" w14:textId="77777777" w:rsidR="00482FE5" w:rsidRDefault="00482FE5" w:rsidP="008473C1">
      <w:pPr>
        <w:pStyle w:val="FP"/>
        <w:rPr>
          <w:color w:val="0000FF"/>
        </w:rPr>
      </w:pPr>
      <w:r>
        <w:rPr>
          <w:color w:val="0000FF"/>
        </w:rPr>
        <w:t>SHARP</w:t>
      </w:r>
    </w:p>
    <w:p w14:paraId="170459AB" w14:textId="77777777" w:rsidR="00482FE5" w:rsidRDefault="00482FE5" w:rsidP="008473C1">
      <w:pPr>
        <w:pStyle w:val="FP"/>
        <w:rPr>
          <w:color w:val="0000FF"/>
        </w:rPr>
      </w:pPr>
      <w:r>
        <w:rPr>
          <w:color w:val="0000FF"/>
        </w:rPr>
        <w:t>Sony</w:t>
      </w:r>
    </w:p>
    <w:p w14:paraId="56F6CD76" w14:textId="77777777" w:rsidR="00482FE5" w:rsidRDefault="00482FE5" w:rsidP="008473C1">
      <w:pPr>
        <w:pStyle w:val="FP"/>
        <w:rPr>
          <w:color w:val="0000FF"/>
        </w:rPr>
      </w:pPr>
      <w:r>
        <w:rPr>
          <w:color w:val="0000FF"/>
        </w:rPr>
        <w:t>Telefonica</w:t>
      </w:r>
    </w:p>
    <w:p w14:paraId="6E6404DA" w14:textId="77777777" w:rsidR="00482FE5" w:rsidRDefault="00482FE5" w:rsidP="008473C1">
      <w:pPr>
        <w:pStyle w:val="FP"/>
        <w:rPr>
          <w:color w:val="0000FF"/>
        </w:rPr>
      </w:pPr>
      <w:r>
        <w:rPr>
          <w:color w:val="0000FF"/>
        </w:rPr>
        <w:t>Tencent</w:t>
      </w:r>
    </w:p>
    <w:p w14:paraId="41C9DB37" w14:textId="77777777" w:rsidR="00482FE5" w:rsidRDefault="00482FE5" w:rsidP="008473C1">
      <w:pPr>
        <w:pStyle w:val="FP"/>
        <w:rPr>
          <w:color w:val="0000FF"/>
        </w:rPr>
      </w:pPr>
      <w:r>
        <w:rPr>
          <w:color w:val="0000FF"/>
        </w:rPr>
        <w:t>Verizon</w:t>
      </w:r>
    </w:p>
    <w:p w14:paraId="268B368A" w14:textId="77777777" w:rsidR="00482FE5" w:rsidRDefault="00482FE5" w:rsidP="008473C1">
      <w:pPr>
        <w:pStyle w:val="FP"/>
        <w:rPr>
          <w:color w:val="0000FF"/>
        </w:rPr>
      </w:pPr>
      <w:r>
        <w:rPr>
          <w:color w:val="0000FF"/>
        </w:rPr>
        <w:t>vivo</w:t>
      </w:r>
    </w:p>
    <w:p w14:paraId="437BDFCE" w14:textId="77777777" w:rsidR="00482FE5" w:rsidRDefault="00482FE5" w:rsidP="008473C1">
      <w:pPr>
        <w:pStyle w:val="FP"/>
        <w:rPr>
          <w:color w:val="0000FF"/>
        </w:rPr>
      </w:pPr>
      <w:r>
        <w:rPr>
          <w:color w:val="0000FF"/>
        </w:rPr>
        <w:t>vivo</w:t>
      </w:r>
    </w:p>
    <w:p w14:paraId="4574CD98" w14:textId="77777777" w:rsidR="00482FE5" w:rsidRDefault="00482FE5" w:rsidP="008473C1">
      <w:pPr>
        <w:pStyle w:val="FP"/>
        <w:rPr>
          <w:color w:val="0000FF"/>
        </w:rPr>
      </w:pPr>
      <w:r>
        <w:rPr>
          <w:color w:val="0000FF"/>
        </w:rPr>
        <w:t>Vodafone</w:t>
      </w:r>
    </w:p>
    <w:p w14:paraId="75D272B1" w14:textId="77777777" w:rsidR="00482FE5" w:rsidRDefault="00482FE5" w:rsidP="008473C1">
      <w:pPr>
        <w:pStyle w:val="FP"/>
        <w:rPr>
          <w:color w:val="0000FF"/>
        </w:rPr>
      </w:pPr>
      <w:r>
        <w:rPr>
          <w:color w:val="0000FF"/>
        </w:rPr>
        <w:t>Xiaomi</w:t>
      </w:r>
    </w:p>
    <w:p w14:paraId="682D425C" w14:textId="226FB3D4" w:rsidR="00330DE8" w:rsidRDefault="00482FE5"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319E4AF5" w:rsidR="0064465A" w:rsidRDefault="0076259B" w:rsidP="00837DE3">
      <w:pPr>
        <w:pStyle w:val="Heading1"/>
      </w:pPr>
      <w:r>
        <w:lastRenderedPageBreak/>
        <w:t>1</w:t>
      </w:r>
      <w:r w:rsidR="0064465A">
        <w:tab/>
        <w:t>Opening of the Conference Call</w:t>
      </w:r>
    </w:p>
    <w:p w14:paraId="2E4C20E8" w14:textId="0ED93FC8" w:rsidR="0009613E" w:rsidRDefault="003830F9" w:rsidP="00984CE0">
      <w:pPr>
        <w:rPr>
          <w:lang w:eastAsia="en-US"/>
        </w:rPr>
      </w:pPr>
      <w:r>
        <w:rPr>
          <w:lang w:eastAsia="en-US"/>
        </w:rPr>
        <w:t>The S WG2 Chair opened the Conference Call and indicated that the meeting will handle outstanding issues from the e-meeting, marked as 'For CC#4' in the Combin</w:t>
      </w:r>
      <w:r w:rsidRPr="00B412C3">
        <w:rPr>
          <w:lang w:eastAsia="en-US"/>
        </w:rPr>
        <w:t xml:space="preserve">ed Chair Notes, </w:t>
      </w:r>
      <w:hyperlink r:id="rId8" w:history="1">
        <w:r w:rsidR="00B412C3" w:rsidRPr="00B412C3">
          <w:rPr>
            <w:color w:val="0000FF"/>
            <w:u w:val="single"/>
          </w:rPr>
          <w:t>Combined_ChairNotes_01-20-0000.doc</w:t>
        </w:r>
      </w:hyperlink>
      <w:r>
        <w:rPr>
          <w:lang w:eastAsia="en-US"/>
        </w:rPr>
        <w:t xml:space="preserve">, plus </w:t>
      </w:r>
      <w:r w:rsidR="00B412C3">
        <w:rPr>
          <w:lang w:eastAsia="en-US"/>
        </w:rPr>
        <w:t xml:space="preserve">some </w:t>
      </w:r>
      <w:r>
        <w:rPr>
          <w:lang w:eastAsia="en-US"/>
        </w:rPr>
        <w:t>updates made by convenors.</w:t>
      </w:r>
    </w:p>
    <w:p w14:paraId="1FA0A43D" w14:textId="5BE908B5" w:rsidR="003830F9" w:rsidRDefault="003830F9" w:rsidP="00984CE0">
      <w:pPr>
        <w:rPr>
          <w:lang w:eastAsia="en-US"/>
        </w:rPr>
      </w:pPr>
    </w:p>
    <w:p w14:paraId="131DD28F" w14:textId="3C484567" w:rsidR="001B1549" w:rsidRDefault="00F30E20" w:rsidP="00620DF5">
      <w:pPr>
        <w:pStyle w:val="Heading1"/>
      </w:pPr>
      <w:r>
        <w:t>2</w:t>
      </w:r>
      <w:r>
        <w:tab/>
      </w:r>
      <w:r w:rsidR="003830F9">
        <w:t>Items marked 'For CC#4' in the Combined Chair Notes</w:t>
      </w:r>
    </w:p>
    <w:p w14:paraId="29376C84" w14:textId="77777777" w:rsidR="008F68AC" w:rsidRDefault="008F68AC" w:rsidP="008F68AC">
      <w:pPr>
        <w:pStyle w:val="NormTop"/>
      </w:pPr>
      <w:r>
        <w:rPr>
          <w:color w:val="0000FF"/>
        </w:rPr>
        <w:t>S2-2300407</w:t>
      </w:r>
      <w:r w:rsidRPr="00D53282">
        <w:t xml:space="preserve"> </w:t>
      </w:r>
      <w:r>
        <w:t>(CR) 23.700-25 CR0002 (Rel-18, 'C'): TR 23.700 KI#1 conclusion update (Source: Nokia, Nokia Shanghai Bell, Qualcomm)</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introduced in the conclusions for KI#1: - Including Alternative 1 from Annex A in the conclusions for UEs in RRC_INACTIVE/IDLE. - Updating the naming used in KI#1 conclusions to further clarify when it refers to RAN timing synchronization status to TSCTSF (via OAM or control plane) or Clock quality information to UE. - Removal of open ENs.</w:t>
      </w:r>
    </w:p>
    <w:p w14:paraId="4E4AC00C" w14:textId="77777777" w:rsidR="008F68AC" w:rsidRPr="005B25A1" w:rsidRDefault="008F68AC" w:rsidP="008F68AC">
      <w:pPr>
        <w:pStyle w:val="FP"/>
        <w:keepNext/>
        <w:rPr>
          <w:b/>
          <w:bCs/>
          <w:i/>
          <w:iCs/>
          <w:sz w:val="18"/>
          <w:szCs w:val="18"/>
        </w:rPr>
      </w:pPr>
      <w:r w:rsidRPr="005B25A1">
        <w:rPr>
          <w:b/>
          <w:bCs/>
          <w:i/>
          <w:iCs/>
          <w:sz w:val="18"/>
          <w:szCs w:val="18"/>
        </w:rPr>
        <w:t>e-mail discussion:</w:t>
      </w:r>
    </w:p>
    <w:p w14:paraId="24B659C3" w14:textId="77777777" w:rsidR="008F68AC" w:rsidRDefault="008F68AC" w:rsidP="008F68AC">
      <w:pPr>
        <w:pStyle w:val="FP"/>
        <w:keepNext/>
        <w:rPr>
          <w:i/>
          <w:iCs/>
          <w:sz w:val="18"/>
          <w:szCs w:val="18"/>
        </w:rPr>
      </w:pPr>
      <w:r w:rsidRPr="005B25A1">
        <w:rPr>
          <w:i/>
          <w:iCs/>
          <w:sz w:val="18"/>
          <w:szCs w:val="18"/>
        </w:rPr>
        <w:t>Shabnam (Ericsson) provides comments that we don't believe this conclusion addresses RAN2 concerns as well as potential security concerns with SIB usage, provide detailed revision of 0319 which is NOT Handled status.</w:t>
      </w:r>
    </w:p>
    <w:p w14:paraId="029E59AC" w14:textId="77777777" w:rsidR="008F68AC" w:rsidRDefault="008F68AC" w:rsidP="008F68AC">
      <w:pPr>
        <w:pStyle w:val="FP"/>
        <w:keepNext/>
        <w:rPr>
          <w:i/>
          <w:iCs/>
          <w:sz w:val="18"/>
          <w:szCs w:val="18"/>
        </w:rPr>
      </w:pPr>
      <w:r w:rsidRPr="005B25A1">
        <w:rPr>
          <w:i/>
          <w:iCs/>
          <w:sz w:val="18"/>
          <w:szCs w:val="18"/>
        </w:rPr>
        <w:t>Devaki (Nokia) provides r01 for S2-2300407.</w:t>
      </w:r>
    </w:p>
    <w:p w14:paraId="0FE2C812" w14:textId="77777777" w:rsidR="008F68AC" w:rsidRDefault="008F68AC" w:rsidP="008F68AC">
      <w:pPr>
        <w:pStyle w:val="FP"/>
        <w:keepNext/>
        <w:rPr>
          <w:i/>
          <w:iCs/>
          <w:sz w:val="18"/>
          <w:szCs w:val="18"/>
        </w:rPr>
      </w:pPr>
      <w:r w:rsidRPr="005B25A1">
        <w:rPr>
          <w:i/>
          <w:iCs/>
          <w:sz w:val="18"/>
          <w:szCs w:val="18"/>
        </w:rPr>
        <w:t>zhendong (ZTE) provides r02.</w:t>
      </w:r>
    </w:p>
    <w:p w14:paraId="0A2210F1" w14:textId="77777777" w:rsidR="008F68AC" w:rsidRDefault="008F68AC" w:rsidP="008F68AC">
      <w:pPr>
        <w:pStyle w:val="FP"/>
        <w:keepNext/>
        <w:rPr>
          <w:i/>
          <w:iCs/>
          <w:sz w:val="18"/>
          <w:szCs w:val="18"/>
        </w:rPr>
      </w:pPr>
      <w:r w:rsidRPr="005B25A1">
        <w:rPr>
          <w:i/>
          <w:iCs/>
          <w:sz w:val="18"/>
          <w:szCs w:val="18"/>
        </w:rPr>
        <w:t>Runze (Huawei) provides r03.</w:t>
      </w:r>
    </w:p>
    <w:p w14:paraId="57F0B315" w14:textId="77777777" w:rsidR="008F68AC" w:rsidRDefault="008F68AC" w:rsidP="008F68AC">
      <w:pPr>
        <w:pStyle w:val="FP"/>
        <w:keepNext/>
        <w:rPr>
          <w:i/>
          <w:iCs/>
          <w:sz w:val="18"/>
          <w:szCs w:val="18"/>
        </w:rPr>
      </w:pPr>
      <w:r w:rsidRPr="005B25A1">
        <w:rPr>
          <w:i/>
          <w:iCs/>
          <w:sz w:val="18"/>
          <w:szCs w:val="18"/>
        </w:rPr>
        <w:t>Devaki (Nokia) provides r04 (sorry I created r04 without knowing about r03, will need to provide another revision to merge the updates from r03).</w:t>
      </w:r>
    </w:p>
    <w:p w14:paraId="48131C0C" w14:textId="77777777" w:rsidR="008F68AC" w:rsidRDefault="008F68AC" w:rsidP="008F68AC">
      <w:pPr>
        <w:pStyle w:val="FP"/>
        <w:keepNext/>
        <w:rPr>
          <w:i/>
          <w:iCs/>
          <w:sz w:val="18"/>
          <w:szCs w:val="18"/>
        </w:rPr>
      </w:pPr>
      <w:r w:rsidRPr="005B25A1">
        <w:rPr>
          <w:i/>
          <w:iCs/>
          <w:sz w:val="18"/>
          <w:szCs w:val="18"/>
        </w:rPr>
        <w:t>Jari (NTT DOCOMO) comments.</w:t>
      </w:r>
    </w:p>
    <w:p w14:paraId="2027D606" w14:textId="77777777" w:rsidR="008F68AC" w:rsidRDefault="008F68AC" w:rsidP="008F68AC">
      <w:pPr>
        <w:pStyle w:val="FP"/>
        <w:keepNext/>
        <w:rPr>
          <w:i/>
          <w:iCs/>
          <w:sz w:val="18"/>
          <w:szCs w:val="18"/>
        </w:rPr>
      </w:pPr>
      <w:r w:rsidRPr="005B25A1">
        <w:rPr>
          <w:i/>
          <w:iCs/>
          <w:sz w:val="18"/>
          <w:szCs w:val="18"/>
        </w:rPr>
        <w:t>Sebastian (Qualcomm) replies to Huawei.</w:t>
      </w:r>
    </w:p>
    <w:p w14:paraId="334A599B" w14:textId="77777777" w:rsidR="008F68AC" w:rsidRDefault="008F68AC" w:rsidP="008F68AC">
      <w:pPr>
        <w:pStyle w:val="FP"/>
        <w:keepNext/>
        <w:rPr>
          <w:i/>
          <w:iCs/>
          <w:sz w:val="18"/>
          <w:szCs w:val="18"/>
        </w:rPr>
      </w:pPr>
      <w:r w:rsidRPr="005B25A1">
        <w:rPr>
          <w:i/>
          <w:iCs/>
          <w:sz w:val="18"/>
          <w:szCs w:val="18"/>
        </w:rPr>
        <w:t>Sebastian (Qualcomm) provides r06.</w:t>
      </w:r>
    </w:p>
    <w:p w14:paraId="465C5657" w14:textId="77777777" w:rsidR="008F68AC" w:rsidRDefault="008F68AC" w:rsidP="008F68AC">
      <w:pPr>
        <w:pStyle w:val="FP"/>
        <w:keepNext/>
        <w:rPr>
          <w:i/>
          <w:iCs/>
          <w:sz w:val="18"/>
          <w:szCs w:val="18"/>
        </w:rPr>
      </w:pPr>
      <w:r w:rsidRPr="005B25A1">
        <w:rPr>
          <w:i/>
          <w:iCs/>
          <w:sz w:val="18"/>
          <w:szCs w:val="18"/>
        </w:rPr>
        <w:t>Shabnam (Ericsson) provides comments with r05, sorry it seems we are completely out of sync with revision number. There was no r05 so I uploaded r05. Merger and a clean version will be needed with r06 from Qualcomm.</w:t>
      </w:r>
    </w:p>
    <w:p w14:paraId="5F6928F0" w14:textId="77777777" w:rsidR="008F68AC" w:rsidRDefault="008F68AC" w:rsidP="008F68AC">
      <w:pPr>
        <w:pStyle w:val="FP"/>
        <w:keepNext/>
        <w:rPr>
          <w:i/>
          <w:iCs/>
          <w:sz w:val="18"/>
          <w:szCs w:val="18"/>
        </w:rPr>
      </w:pPr>
      <w:r w:rsidRPr="005B25A1">
        <w:rPr>
          <w:i/>
          <w:iCs/>
          <w:sz w:val="18"/>
          <w:szCs w:val="18"/>
        </w:rPr>
        <w:t>Devaki (Nokia) provides r09 (without the TSCTSF subscription for impacted UE(s)) and r10 (without the TSCTSF subscription for impacted UE(s)), considering the open discussion still based on r03. Kindly ignore r07/r08.</w:t>
      </w:r>
    </w:p>
    <w:p w14:paraId="60545727" w14:textId="77777777" w:rsidR="008F68AC" w:rsidRDefault="008F68AC" w:rsidP="008F68AC">
      <w:pPr>
        <w:pStyle w:val="FP"/>
        <w:keepNext/>
        <w:rPr>
          <w:i/>
          <w:iCs/>
          <w:sz w:val="18"/>
          <w:szCs w:val="18"/>
        </w:rPr>
      </w:pPr>
      <w:r w:rsidRPr="005B25A1">
        <w:rPr>
          <w:i/>
          <w:iCs/>
          <w:sz w:val="18"/>
          <w:szCs w:val="18"/>
        </w:rPr>
        <w:t>Runze (Huawei) replies to Jari (NTT DOCOMO).</w:t>
      </w:r>
    </w:p>
    <w:p w14:paraId="1EA05673" w14:textId="77777777" w:rsidR="008F68AC" w:rsidRDefault="008F68AC" w:rsidP="008F68AC">
      <w:pPr>
        <w:pStyle w:val="FP"/>
        <w:keepNext/>
        <w:rPr>
          <w:i/>
          <w:iCs/>
          <w:sz w:val="18"/>
          <w:szCs w:val="18"/>
        </w:rPr>
      </w:pPr>
      <w:r w:rsidRPr="005B25A1">
        <w:rPr>
          <w:i/>
          <w:iCs/>
          <w:sz w:val="18"/>
          <w:szCs w:val="18"/>
        </w:rPr>
        <w:t>Runze (Huawei) replies to Sebastian (Qualcomm) and provides r11(based on r09).</w:t>
      </w:r>
    </w:p>
    <w:p w14:paraId="0821471B" w14:textId="77777777" w:rsidR="008F68AC" w:rsidRDefault="008F68AC" w:rsidP="008F68AC">
      <w:pPr>
        <w:pStyle w:val="FP"/>
        <w:keepNext/>
        <w:rPr>
          <w:i/>
          <w:iCs/>
          <w:sz w:val="18"/>
          <w:szCs w:val="18"/>
        </w:rPr>
      </w:pPr>
      <w:r w:rsidRPr="005B25A1">
        <w:rPr>
          <w:i/>
          <w:iCs/>
          <w:sz w:val="18"/>
          <w:szCs w:val="18"/>
        </w:rPr>
        <w:t>Sang-Jun (Samsung) provides r12.</w:t>
      </w:r>
    </w:p>
    <w:p w14:paraId="7FB19BAA" w14:textId="77777777" w:rsidR="008F68AC" w:rsidRDefault="008F68AC" w:rsidP="008F68AC">
      <w:pPr>
        <w:pStyle w:val="FP"/>
        <w:keepNext/>
        <w:rPr>
          <w:i/>
          <w:iCs/>
          <w:sz w:val="18"/>
          <w:szCs w:val="18"/>
        </w:rPr>
      </w:pPr>
      <w:r w:rsidRPr="005B25A1">
        <w:rPr>
          <w:i/>
          <w:iCs/>
          <w:sz w:val="18"/>
          <w:szCs w:val="18"/>
        </w:rPr>
        <w:t>Jari (NTT DOCOMO) responds to Runze.</w:t>
      </w:r>
    </w:p>
    <w:p w14:paraId="5BADC630" w14:textId="77777777" w:rsidR="008F68AC" w:rsidRDefault="008F68AC" w:rsidP="008F68AC">
      <w:pPr>
        <w:pStyle w:val="FP"/>
        <w:keepNext/>
        <w:rPr>
          <w:i/>
          <w:iCs/>
          <w:sz w:val="18"/>
          <w:szCs w:val="18"/>
        </w:rPr>
      </w:pPr>
      <w:r w:rsidRPr="005B25A1">
        <w:rPr>
          <w:i/>
          <w:iCs/>
          <w:sz w:val="18"/>
          <w:szCs w:val="18"/>
        </w:rPr>
        <w:t>Sebastian (Qualcomm) has the same questions as raised by Jari.</w:t>
      </w:r>
    </w:p>
    <w:p w14:paraId="3498FBFA" w14:textId="77777777" w:rsidR="008F68AC" w:rsidRDefault="008F68AC" w:rsidP="008F68AC">
      <w:pPr>
        <w:pStyle w:val="FP"/>
        <w:keepNext/>
        <w:rPr>
          <w:i/>
          <w:iCs/>
          <w:sz w:val="18"/>
          <w:szCs w:val="18"/>
        </w:rPr>
      </w:pPr>
      <w:r w:rsidRPr="005B25A1">
        <w:rPr>
          <w:i/>
          <w:iCs/>
          <w:sz w:val="18"/>
          <w:szCs w:val="18"/>
        </w:rPr>
        <w:t>Sebastian (Qualcomm) provides r13.</w:t>
      </w:r>
    </w:p>
    <w:p w14:paraId="6C0765CF" w14:textId="77777777" w:rsidR="008F68AC" w:rsidRDefault="008F68AC" w:rsidP="008F68AC">
      <w:pPr>
        <w:pStyle w:val="FP"/>
        <w:keepNext/>
        <w:rPr>
          <w:i/>
          <w:iCs/>
          <w:sz w:val="18"/>
          <w:szCs w:val="18"/>
        </w:rPr>
      </w:pPr>
      <w:r w:rsidRPr="005B25A1">
        <w:rPr>
          <w:i/>
          <w:iCs/>
          <w:sz w:val="18"/>
          <w:szCs w:val="18"/>
        </w:rPr>
        <w:t>Jari (NTT DOCOMO) provides r14.</w:t>
      </w:r>
    </w:p>
    <w:p w14:paraId="72D994AE" w14:textId="77777777" w:rsidR="008F68AC" w:rsidRDefault="008F68AC" w:rsidP="008F68AC">
      <w:pPr>
        <w:pStyle w:val="FP"/>
        <w:keepNext/>
        <w:rPr>
          <w:i/>
          <w:iCs/>
          <w:sz w:val="18"/>
          <w:szCs w:val="18"/>
        </w:rPr>
      </w:pPr>
      <w:r w:rsidRPr="005B25A1">
        <w:rPr>
          <w:i/>
          <w:iCs/>
          <w:sz w:val="18"/>
          <w:szCs w:val="18"/>
        </w:rPr>
        <w:t>Shabnam (Ericsson) provides comments r15.</w:t>
      </w:r>
    </w:p>
    <w:p w14:paraId="2029D95D" w14:textId="77777777" w:rsidR="008F68AC" w:rsidRDefault="008F68AC" w:rsidP="008F68AC">
      <w:pPr>
        <w:pStyle w:val="FP"/>
        <w:keepNext/>
        <w:rPr>
          <w:i/>
          <w:iCs/>
          <w:sz w:val="18"/>
          <w:szCs w:val="18"/>
        </w:rPr>
      </w:pPr>
      <w:r w:rsidRPr="005B25A1">
        <w:rPr>
          <w:i/>
          <w:iCs/>
          <w:sz w:val="18"/>
          <w:szCs w:val="18"/>
        </w:rPr>
        <w:t>Sebastian (Qualcomm) is not ok with r15.</w:t>
      </w:r>
    </w:p>
    <w:p w14:paraId="00848BE5" w14:textId="77777777" w:rsidR="008F68AC" w:rsidRDefault="008F68AC" w:rsidP="008F68AC">
      <w:pPr>
        <w:pStyle w:val="FP"/>
        <w:keepNext/>
        <w:rPr>
          <w:i/>
          <w:iCs/>
          <w:sz w:val="18"/>
          <w:szCs w:val="18"/>
        </w:rPr>
      </w:pPr>
      <w:r w:rsidRPr="005B25A1">
        <w:rPr>
          <w:i/>
          <w:iCs/>
          <w:sz w:val="18"/>
          <w:szCs w:val="18"/>
        </w:rPr>
        <w:t>==== Revisions Deadline ====.</w:t>
      </w:r>
    </w:p>
    <w:p w14:paraId="77F79220" w14:textId="77777777" w:rsidR="008F68AC" w:rsidRDefault="008F68AC" w:rsidP="008F68AC">
      <w:pPr>
        <w:pStyle w:val="FP"/>
        <w:keepNext/>
        <w:rPr>
          <w:i/>
          <w:iCs/>
          <w:sz w:val="18"/>
          <w:szCs w:val="18"/>
        </w:rPr>
      </w:pPr>
      <w:r w:rsidRPr="005B25A1">
        <w:rPr>
          <w:i/>
          <w:iCs/>
          <w:sz w:val="18"/>
          <w:szCs w:val="18"/>
        </w:rPr>
        <w:t>Shabnam (Ericsson) objects to any revision that removes clockclass, as explained in the thread 0322 LS out, which we need to approve together, we believe ITU-T response includes this as one parameter so we should get RAN feedback before ruling it out.</w:t>
      </w:r>
    </w:p>
    <w:p w14:paraId="6FADCFD5" w14:textId="77777777" w:rsidR="008F68AC" w:rsidRDefault="008F68AC" w:rsidP="008F68AC">
      <w:pPr>
        <w:pStyle w:val="FP"/>
        <w:keepNext/>
        <w:rPr>
          <w:i/>
          <w:iCs/>
          <w:sz w:val="18"/>
          <w:szCs w:val="18"/>
        </w:rPr>
      </w:pPr>
      <w:r w:rsidRPr="005B25A1">
        <w:rPr>
          <w:i/>
          <w:iCs/>
          <w:sz w:val="18"/>
          <w:szCs w:val="18"/>
        </w:rPr>
        <w:t>Shabnam (Ericsson) can only accept r15, objects to other revisions, also needs to be approved together with the LS out in revision of 0322.</w:t>
      </w:r>
    </w:p>
    <w:p w14:paraId="7A0B0DA5" w14:textId="77777777" w:rsidR="008F68AC" w:rsidRDefault="008F68AC" w:rsidP="008F68AC">
      <w:pPr>
        <w:pStyle w:val="FP"/>
        <w:keepNext/>
        <w:rPr>
          <w:i/>
          <w:iCs/>
          <w:sz w:val="18"/>
          <w:szCs w:val="18"/>
        </w:rPr>
      </w:pPr>
      <w:r w:rsidRPr="005B25A1">
        <w:rPr>
          <w:i/>
          <w:iCs/>
          <w:sz w:val="18"/>
          <w:szCs w:val="18"/>
        </w:rPr>
        <w:t>Devaki (Nokia) comments.</w:t>
      </w:r>
    </w:p>
    <w:p w14:paraId="1517691B" w14:textId="77777777" w:rsidR="008F68AC" w:rsidRDefault="008F68AC" w:rsidP="008F68AC">
      <w:pPr>
        <w:pStyle w:val="FP"/>
        <w:keepNext/>
        <w:rPr>
          <w:i/>
          <w:iCs/>
          <w:sz w:val="18"/>
          <w:szCs w:val="18"/>
        </w:rPr>
      </w:pPr>
      <w:r w:rsidRPr="005B25A1">
        <w:rPr>
          <w:i/>
          <w:iCs/>
          <w:sz w:val="18"/>
          <w:szCs w:val="18"/>
        </w:rPr>
        <w:t>Runze (Huawei) replies to Jari (NTT DOCOM).</w:t>
      </w:r>
    </w:p>
    <w:p w14:paraId="3E27F585" w14:textId="77777777" w:rsidR="008F68AC" w:rsidRDefault="008F68AC" w:rsidP="008F68AC">
      <w:pPr>
        <w:pStyle w:val="FP"/>
        <w:keepNext/>
        <w:rPr>
          <w:i/>
          <w:iCs/>
          <w:sz w:val="18"/>
          <w:szCs w:val="18"/>
        </w:rPr>
      </w:pPr>
      <w:r w:rsidRPr="005B25A1">
        <w:rPr>
          <w:i/>
          <w:iCs/>
          <w:sz w:val="18"/>
          <w:szCs w:val="18"/>
        </w:rPr>
        <w:t>Runze (Huawei) provides more justification to Jari (NTT DOCOM).</w:t>
      </w:r>
    </w:p>
    <w:p w14:paraId="1E02B873" w14:textId="77777777" w:rsidR="008F68AC" w:rsidRDefault="008F68AC" w:rsidP="008F68AC">
      <w:pPr>
        <w:pStyle w:val="FP"/>
        <w:keepNext/>
        <w:rPr>
          <w:i/>
          <w:iCs/>
          <w:sz w:val="18"/>
          <w:szCs w:val="18"/>
        </w:rPr>
      </w:pPr>
      <w:r w:rsidRPr="005B25A1">
        <w:rPr>
          <w:i/>
          <w:iCs/>
          <w:sz w:val="18"/>
          <w:szCs w:val="18"/>
        </w:rPr>
        <w:t>Runze (Huawei) replies to Sebastian (QC) and Jari (NTT DOCOMO).</w:t>
      </w:r>
    </w:p>
    <w:p w14:paraId="696AD20A" w14:textId="77777777" w:rsidR="008F68AC" w:rsidRDefault="008F68AC" w:rsidP="008F68AC">
      <w:pPr>
        <w:pStyle w:val="FP"/>
        <w:keepNext/>
        <w:rPr>
          <w:i/>
          <w:iCs/>
          <w:sz w:val="18"/>
          <w:szCs w:val="18"/>
        </w:rPr>
      </w:pPr>
      <w:r w:rsidRPr="005B25A1">
        <w:rPr>
          <w:i/>
          <w:iCs/>
          <w:sz w:val="18"/>
          <w:szCs w:val="18"/>
        </w:rPr>
        <w:t>Runze (Huawei)) replies to Jari (NTT DOCOMO), and propose to add texts on top of r17 ' the option 'RAN determined impacted UE' will be continue the discuss in the normative phase.' .</w:t>
      </w:r>
    </w:p>
    <w:p w14:paraId="4208C7AA" w14:textId="77777777" w:rsidR="008F68AC" w:rsidRDefault="008F68AC" w:rsidP="008F68AC">
      <w:pPr>
        <w:pStyle w:val="FP"/>
        <w:keepNext/>
        <w:rPr>
          <w:i/>
          <w:iCs/>
          <w:sz w:val="18"/>
          <w:szCs w:val="18"/>
        </w:rPr>
      </w:pPr>
      <w:r w:rsidRPr="005B25A1">
        <w:rPr>
          <w:i/>
          <w:iCs/>
          <w:sz w:val="18"/>
          <w:szCs w:val="18"/>
        </w:rPr>
        <w:t>Devaki (Nokia) comments that the discussion is anyhow expected to continue during normative phase, it is ok for me to add 'the option to determine impacted UE by the RAN' will continue to be discussed during the normative phase.' as part of R17 if others are ok with it as well.</w:t>
      </w:r>
    </w:p>
    <w:p w14:paraId="65E08C2A" w14:textId="77777777" w:rsidR="008F68AC" w:rsidRDefault="008F68AC" w:rsidP="008F68AC">
      <w:pPr>
        <w:pStyle w:val="FP"/>
        <w:keepNext/>
        <w:rPr>
          <w:i/>
          <w:iCs/>
          <w:sz w:val="18"/>
          <w:szCs w:val="18"/>
        </w:rPr>
      </w:pPr>
      <w:r w:rsidRPr="005B25A1">
        <w:rPr>
          <w:i/>
          <w:iCs/>
          <w:sz w:val="18"/>
          <w:szCs w:val="18"/>
        </w:rPr>
        <w:t>Runze (Huawei) replies the Devaki (Nokia).</w:t>
      </w:r>
    </w:p>
    <w:p w14:paraId="726E0511" w14:textId="77777777" w:rsidR="008F68AC" w:rsidRDefault="008F68AC" w:rsidP="008F68AC">
      <w:pPr>
        <w:pStyle w:val="FP"/>
        <w:keepNext/>
        <w:rPr>
          <w:i/>
          <w:iCs/>
          <w:sz w:val="18"/>
          <w:szCs w:val="18"/>
        </w:rPr>
      </w:pPr>
      <w:r w:rsidRPr="005B25A1">
        <w:rPr>
          <w:i/>
          <w:iCs/>
          <w:sz w:val="18"/>
          <w:szCs w:val="18"/>
        </w:rPr>
        <w:t>Shabnam (Ericsson) provides comments that we understand the revision is what we discussed at the CC#3, not sure if the version has been uploaded by Devaki yet?</w:t>
      </w:r>
    </w:p>
    <w:p w14:paraId="01C546E7" w14:textId="77777777" w:rsidR="008F68AC" w:rsidRDefault="008F68AC" w:rsidP="008F68AC">
      <w:pPr>
        <w:pStyle w:val="FP"/>
        <w:keepNext/>
        <w:rPr>
          <w:i/>
          <w:iCs/>
          <w:sz w:val="18"/>
          <w:szCs w:val="18"/>
        </w:rPr>
      </w:pPr>
      <w:r w:rsidRPr="005B25A1">
        <w:rPr>
          <w:i/>
          <w:iCs/>
          <w:sz w:val="18"/>
          <w:szCs w:val="18"/>
        </w:rPr>
        <w:t>Sebastian (Qualcomm) has the same comment as Shabnam.</w:t>
      </w:r>
    </w:p>
    <w:p w14:paraId="083DCAC9" w14:textId="77777777" w:rsidR="008F68AC" w:rsidRDefault="008F68AC" w:rsidP="008F68AC">
      <w:pPr>
        <w:pStyle w:val="FP"/>
        <w:keepNext/>
        <w:rPr>
          <w:i/>
          <w:iCs/>
          <w:sz w:val="18"/>
          <w:szCs w:val="18"/>
        </w:rPr>
      </w:pPr>
      <w:r w:rsidRPr="005B25A1">
        <w:rPr>
          <w:i/>
          <w:iCs/>
          <w:sz w:val="18"/>
          <w:szCs w:val="18"/>
        </w:rPr>
        <w:t>Devaki (Nokia) provides r17 as discussed during CC#3 in CC3 folder.</w:t>
      </w:r>
    </w:p>
    <w:p w14:paraId="459943B5" w14:textId="77777777" w:rsidR="008F68AC" w:rsidRDefault="008F68AC" w:rsidP="008F68AC">
      <w:pPr>
        <w:pStyle w:val="FP"/>
        <w:keepNext/>
        <w:rPr>
          <w:i/>
          <w:iCs/>
          <w:sz w:val="18"/>
          <w:szCs w:val="18"/>
        </w:rPr>
      </w:pPr>
      <w:r w:rsidRPr="005B25A1">
        <w:rPr>
          <w:i/>
          <w:iCs/>
          <w:sz w:val="18"/>
          <w:szCs w:val="18"/>
        </w:rPr>
        <w:t>==== Final Comments Deadline ====.</w:t>
      </w:r>
    </w:p>
    <w:p w14:paraId="23C75A8D" w14:textId="77777777" w:rsidR="008F68AC" w:rsidRDefault="008F68AC" w:rsidP="008F68AC">
      <w:pPr>
        <w:pStyle w:val="FP"/>
        <w:keepNext/>
        <w:rPr>
          <w:i/>
          <w:iCs/>
          <w:sz w:val="18"/>
          <w:szCs w:val="18"/>
        </w:rPr>
      </w:pPr>
      <w:r w:rsidRPr="005B25A1">
        <w:rPr>
          <w:i/>
          <w:iCs/>
          <w:sz w:val="18"/>
          <w:szCs w:val="18"/>
        </w:rPr>
        <w:t>Sebastian (Qualcomm) comments that 'PTP class' should read 'PTP clockClass' in NOTE Z.</w:t>
      </w:r>
    </w:p>
    <w:p w14:paraId="31E99BAE" w14:textId="77777777" w:rsidR="008F68AC" w:rsidRDefault="008F68AC" w:rsidP="008F68AC">
      <w:pPr>
        <w:pStyle w:val="FP"/>
        <w:keepNext/>
        <w:rPr>
          <w:i/>
          <w:iCs/>
          <w:sz w:val="18"/>
          <w:szCs w:val="18"/>
        </w:rPr>
      </w:pPr>
      <w:r w:rsidRPr="005B25A1">
        <w:rPr>
          <w:i/>
          <w:iCs/>
          <w:sz w:val="18"/>
          <w:szCs w:val="18"/>
        </w:rPr>
        <w:t>Devaki (Nokia) provides r18 with the editorial fix: updated to 'clockClass' (3 times).</w:t>
      </w:r>
    </w:p>
    <w:p w14:paraId="6A062E7C" w14:textId="77777777" w:rsidR="008F68AC" w:rsidRDefault="008F68AC" w:rsidP="008F68AC">
      <w:pPr>
        <w:pStyle w:val="FP"/>
        <w:keepNext/>
        <w:rPr>
          <w:i/>
          <w:iCs/>
          <w:sz w:val="18"/>
          <w:szCs w:val="18"/>
        </w:rPr>
      </w:pPr>
      <w:r w:rsidRPr="005B25A1">
        <w:rPr>
          <w:i/>
          <w:iCs/>
          <w:sz w:val="18"/>
          <w:szCs w:val="18"/>
        </w:rPr>
        <w:t>Runze adds one sentence in r19, on top of r18.</w:t>
      </w:r>
    </w:p>
    <w:p w14:paraId="0A3247CE" w14:textId="77777777" w:rsidR="008F68AC" w:rsidRPr="005B25A1" w:rsidRDefault="008F68AC" w:rsidP="008F68AC">
      <w:pPr>
        <w:pStyle w:val="FP"/>
        <w:keepNext/>
        <w:rPr>
          <w:i/>
          <w:iCs/>
          <w:sz w:val="18"/>
          <w:szCs w:val="18"/>
        </w:rPr>
      </w:pPr>
    </w:p>
    <w:p w14:paraId="6FCDF132" w14:textId="77777777" w:rsidR="008F68AC" w:rsidRPr="005B25A1" w:rsidRDefault="008F68AC" w:rsidP="008F68AC">
      <w:pPr>
        <w:keepNext/>
        <w:keepLines/>
      </w:pPr>
      <w:r w:rsidRPr="005B25A1">
        <w:t>CC#3: Nokia provided _r16, indicating the changes from _r15. Qualcomm commented that whether PDP Clock Class will be used is to be determined during the normative phase. This should be commented on over e-mail and may be checked in CC#4 if needed.</w:t>
      </w:r>
    </w:p>
    <w:p w14:paraId="6842F25B" w14:textId="77777777" w:rsidR="008F68AC" w:rsidRPr="005B25A1" w:rsidRDefault="008F68AC" w:rsidP="008F68AC">
      <w:pPr>
        <w:keepNext/>
        <w:keepLines/>
        <w:rPr>
          <w:b/>
          <w:bCs/>
        </w:rPr>
      </w:pPr>
      <w:r>
        <w:rPr>
          <w:b/>
          <w:bCs/>
        </w:rPr>
        <w:t>CC#4</w:t>
      </w:r>
      <w:r w:rsidRPr="005B25A1">
        <w:rPr>
          <w:b/>
          <w:bCs/>
        </w:rPr>
        <w:t xml:space="preserve"> Discussion:</w:t>
      </w:r>
    </w:p>
    <w:p w14:paraId="24E1F2ED" w14:textId="61710F73" w:rsidR="008F68AC" w:rsidRPr="001F3721" w:rsidRDefault="008F68AC" w:rsidP="008F68AC">
      <w:r>
        <w:rPr>
          <w:lang w:eastAsia="en-US"/>
        </w:rPr>
        <w:t>r20 was reviewed. The CR should be cleaned up before uploading the final version.</w:t>
      </w:r>
      <w:r w:rsidR="001F3721">
        <w:rPr>
          <w:lang w:eastAsia="en-US"/>
        </w:rPr>
        <w:t xml:space="preserve"> </w:t>
      </w:r>
      <w:r>
        <w:rPr>
          <w:lang w:eastAsia="en-US"/>
        </w:rPr>
        <w:t>Ericsson commented that this late addition of editor's notes will have an impact on the agreement on Normative work.</w:t>
      </w:r>
      <w:r w:rsidR="001F3721">
        <w:rPr>
          <w:lang w:eastAsia="en-US"/>
        </w:rPr>
        <w:t xml:space="preserve"> r20 was agreed and was  r</w:t>
      </w:r>
      <w:r>
        <w:rPr>
          <w:lang w:eastAsia="en-US"/>
        </w:rPr>
        <w:t xml:space="preserve">evised to </w:t>
      </w:r>
      <w:r w:rsidR="001F3721" w:rsidRPr="001F3721">
        <w:rPr>
          <w:color w:val="0000FF"/>
          <w:lang w:eastAsia="en-US"/>
        </w:rPr>
        <w:t>S2-230</w:t>
      </w:r>
      <w:r w:rsidRPr="001F3721">
        <w:rPr>
          <w:color w:val="0000FF"/>
          <w:lang w:eastAsia="en-US"/>
        </w:rPr>
        <w:t>1461</w:t>
      </w:r>
      <w:r w:rsidR="001F3721">
        <w:rPr>
          <w:lang w:eastAsia="en-US"/>
        </w:rPr>
        <w:t xml:space="preserve">, which was </w:t>
      </w:r>
      <w:r w:rsidR="001F3721" w:rsidRPr="001F3721">
        <w:rPr>
          <w:color w:val="FF0000"/>
          <w:lang w:eastAsia="en-US"/>
        </w:rPr>
        <w:t>approved</w:t>
      </w:r>
      <w:r w:rsidR="001F3721">
        <w:t>.</w:t>
      </w:r>
    </w:p>
    <w:p w14:paraId="3EA8EC49" w14:textId="233CCE82" w:rsidR="008F68AC" w:rsidRPr="00EB0339" w:rsidRDefault="008F68AC" w:rsidP="008F68AC">
      <w:r w:rsidRPr="005B25A1">
        <w:rPr>
          <w:b/>
          <w:bCs/>
        </w:rPr>
        <w:t>Status:</w:t>
      </w:r>
      <w:r>
        <w:t xml:space="preserve"> </w:t>
      </w:r>
      <w:r w:rsidR="001F3721">
        <w:rPr>
          <w:lang w:eastAsia="en-US"/>
        </w:rPr>
        <w:t xml:space="preserve">r20 was agreed and was  revised to </w:t>
      </w:r>
      <w:r w:rsidR="001F3721" w:rsidRPr="001F3721">
        <w:rPr>
          <w:color w:val="0000FF"/>
          <w:lang w:eastAsia="en-US"/>
        </w:rPr>
        <w:t>S2-2301461</w:t>
      </w:r>
      <w:r w:rsidR="001F3721">
        <w:rPr>
          <w:lang w:eastAsia="en-US"/>
        </w:rPr>
        <w:t xml:space="preserve">, which was </w:t>
      </w:r>
      <w:r w:rsidR="001F3721" w:rsidRPr="001F3721">
        <w:rPr>
          <w:color w:val="FF0000"/>
          <w:lang w:eastAsia="en-US"/>
        </w:rPr>
        <w:t>approved</w:t>
      </w:r>
      <w:r w:rsidR="001F3721">
        <w:t>.</w:t>
      </w:r>
    </w:p>
    <w:p w14:paraId="73C3EA54" w14:textId="3E019BDE" w:rsidR="008F68AC" w:rsidRDefault="008F68AC" w:rsidP="008F68AC">
      <w:pPr>
        <w:rPr>
          <w:lang w:eastAsia="en-US"/>
        </w:rPr>
      </w:pPr>
    </w:p>
    <w:p w14:paraId="0A745CCA" w14:textId="77777777" w:rsidR="004E70CB" w:rsidRDefault="004E70CB" w:rsidP="004E70CB">
      <w:pPr>
        <w:pStyle w:val="NormTop"/>
      </w:pPr>
      <w:r>
        <w:rPr>
          <w:color w:val="0000FF"/>
        </w:rPr>
        <w:t>S2-2300609</w:t>
      </w:r>
      <w:r w:rsidRPr="00D53282">
        <w:t xml:space="preserve"> </w:t>
      </w:r>
      <w:r>
        <w:t>(P-CR) 23.700-17: KI1 conclusions: NAUN3 devices .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KI1 conclusions: NAUN3 devices.</w:t>
      </w:r>
    </w:p>
    <w:p w14:paraId="2D185C3E" w14:textId="77777777" w:rsidR="004E70CB" w:rsidRPr="005B25A1" w:rsidRDefault="004E70CB" w:rsidP="004E70CB">
      <w:pPr>
        <w:keepNext/>
        <w:keepLines/>
        <w:rPr>
          <w:b/>
          <w:bCs/>
        </w:rPr>
      </w:pPr>
      <w:r w:rsidRPr="005B25A1">
        <w:rPr>
          <w:b/>
          <w:bCs/>
        </w:rPr>
        <w:t>Convenor comment:</w:t>
      </w:r>
    </w:p>
    <w:p w14:paraId="1A978C78" w14:textId="77777777" w:rsidR="004E70CB" w:rsidRPr="005B25A1" w:rsidRDefault="004E70CB" w:rsidP="004E70CB">
      <w:pPr>
        <w:keepNext/>
        <w:keepLines/>
      </w:pPr>
      <w:r w:rsidRPr="005B25A1">
        <w:t>To serve as baseline for conclusions on the support of NAUN3 devices.</w:t>
      </w:r>
    </w:p>
    <w:p w14:paraId="42F4982F" w14:textId="77777777" w:rsidR="004E70CB" w:rsidRPr="005B25A1" w:rsidRDefault="004E70CB" w:rsidP="004E70CB">
      <w:pPr>
        <w:pStyle w:val="FP"/>
        <w:keepNext/>
        <w:rPr>
          <w:b/>
          <w:bCs/>
          <w:i/>
          <w:iCs/>
          <w:sz w:val="18"/>
          <w:szCs w:val="18"/>
        </w:rPr>
      </w:pPr>
      <w:r w:rsidRPr="005B25A1">
        <w:rPr>
          <w:b/>
          <w:bCs/>
          <w:i/>
          <w:iCs/>
          <w:sz w:val="18"/>
          <w:szCs w:val="18"/>
        </w:rPr>
        <w:t>e-mail discussion:</w:t>
      </w:r>
    </w:p>
    <w:p w14:paraId="3C7F0C94" w14:textId="77777777" w:rsidR="004E70CB" w:rsidRDefault="004E70CB" w:rsidP="004E70CB">
      <w:pPr>
        <w:pStyle w:val="FP"/>
        <w:keepNext/>
        <w:rPr>
          <w:i/>
          <w:iCs/>
          <w:sz w:val="18"/>
          <w:szCs w:val="18"/>
        </w:rPr>
      </w:pPr>
      <w:r w:rsidRPr="005B25A1">
        <w:rPr>
          <w:i/>
          <w:iCs/>
          <w:sz w:val="18"/>
          <w:szCs w:val="18"/>
        </w:rPr>
        <w:t>Laurent (Nokia): answers with concerns on r01.</w:t>
      </w:r>
    </w:p>
    <w:p w14:paraId="71126ADF" w14:textId="77777777" w:rsidR="004E70CB" w:rsidRDefault="004E70CB" w:rsidP="004E70CB">
      <w:pPr>
        <w:pStyle w:val="FP"/>
        <w:keepNext/>
        <w:rPr>
          <w:i/>
          <w:iCs/>
          <w:sz w:val="18"/>
          <w:szCs w:val="18"/>
        </w:rPr>
      </w:pPr>
      <w:r w:rsidRPr="005B25A1">
        <w:rPr>
          <w:i/>
          <w:iCs/>
          <w:sz w:val="18"/>
          <w:szCs w:val="18"/>
        </w:rPr>
        <w:t>Laurent (rapporteur): 0609 is To serve as baseline for discussions on conclusions on the support of NAUN3 devices.</w:t>
      </w:r>
    </w:p>
    <w:p w14:paraId="6A9AD66F" w14:textId="77777777" w:rsidR="004E70CB" w:rsidRDefault="004E70CB" w:rsidP="004E70CB">
      <w:pPr>
        <w:pStyle w:val="FP"/>
        <w:keepNext/>
        <w:rPr>
          <w:i/>
          <w:iCs/>
          <w:sz w:val="18"/>
          <w:szCs w:val="18"/>
        </w:rPr>
      </w:pPr>
      <w:r w:rsidRPr="005B25A1">
        <w:rPr>
          <w:i/>
          <w:iCs/>
          <w:sz w:val="18"/>
          <w:szCs w:val="18"/>
        </w:rPr>
        <w:t>Sriram (CableLabs) provides comments and offer r01 &lt;https://www.3gpp.org/ftp/tsg_sa/WG2_Arch/TSGS2_154AHE_Electronic_2023-01/INBOX/Revisions/S2-2300609r01.zip&gt; .</w:t>
      </w:r>
    </w:p>
    <w:p w14:paraId="5121500B" w14:textId="77777777" w:rsidR="004E70CB" w:rsidRDefault="004E70CB" w:rsidP="004E70CB">
      <w:pPr>
        <w:pStyle w:val="FP"/>
        <w:keepNext/>
        <w:rPr>
          <w:i/>
          <w:iCs/>
          <w:sz w:val="18"/>
          <w:szCs w:val="18"/>
        </w:rPr>
      </w:pPr>
      <w:r w:rsidRPr="005B25A1">
        <w:rPr>
          <w:i/>
          <w:iCs/>
          <w:sz w:val="18"/>
          <w:szCs w:val="18"/>
        </w:rPr>
        <w:t>Huan (vivo) asks for clarifications.</w:t>
      </w:r>
    </w:p>
    <w:p w14:paraId="0608892C" w14:textId="77777777" w:rsidR="004E70CB" w:rsidRDefault="004E70CB" w:rsidP="004E70CB">
      <w:pPr>
        <w:pStyle w:val="FP"/>
        <w:keepNext/>
        <w:rPr>
          <w:i/>
          <w:iCs/>
          <w:sz w:val="18"/>
          <w:szCs w:val="18"/>
        </w:rPr>
      </w:pPr>
      <w:r w:rsidRPr="005B25A1">
        <w:rPr>
          <w:i/>
          <w:iCs/>
          <w:sz w:val="18"/>
          <w:szCs w:val="18"/>
        </w:rPr>
        <w:t>Susan (Huawei) provides r01.</w:t>
      </w:r>
    </w:p>
    <w:p w14:paraId="108301ED" w14:textId="77777777" w:rsidR="004E70CB" w:rsidRDefault="004E70CB" w:rsidP="004E70CB">
      <w:pPr>
        <w:pStyle w:val="FP"/>
        <w:keepNext/>
        <w:rPr>
          <w:i/>
          <w:iCs/>
          <w:sz w:val="18"/>
          <w:szCs w:val="18"/>
        </w:rPr>
      </w:pPr>
      <w:r w:rsidRPr="005B25A1">
        <w:rPr>
          <w:i/>
          <w:iCs/>
          <w:sz w:val="18"/>
          <w:szCs w:val="18"/>
        </w:rPr>
        <w:t>Sebastian (Qualcomm) provides r02.</w:t>
      </w:r>
    </w:p>
    <w:p w14:paraId="0CEDA9A2" w14:textId="77777777" w:rsidR="004E70CB" w:rsidRDefault="004E70CB" w:rsidP="004E70CB">
      <w:pPr>
        <w:pStyle w:val="FP"/>
        <w:keepNext/>
        <w:rPr>
          <w:i/>
          <w:iCs/>
          <w:sz w:val="18"/>
          <w:szCs w:val="18"/>
        </w:rPr>
      </w:pPr>
      <w:r w:rsidRPr="005B25A1">
        <w:rPr>
          <w:i/>
          <w:iCs/>
          <w:sz w:val="18"/>
          <w:szCs w:val="18"/>
        </w:rPr>
        <w:t>Yildirim (Charter) comments; and provides r03 includes Sol #21 to the conclusion.</w:t>
      </w:r>
    </w:p>
    <w:p w14:paraId="149158BD" w14:textId="77777777" w:rsidR="004E70CB" w:rsidRDefault="004E70CB" w:rsidP="004E70CB">
      <w:pPr>
        <w:pStyle w:val="FP"/>
        <w:keepNext/>
        <w:rPr>
          <w:i/>
          <w:iCs/>
          <w:sz w:val="18"/>
          <w:szCs w:val="18"/>
        </w:rPr>
      </w:pPr>
      <w:r w:rsidRPr="005B25A1">
        <w:rPr>
          <w:i/>
          <w:iCs/>
          <w:sz w:val="18"/>
          <w:szCs w:val="18"/>
        </w:rPr>
        <w:t>Huan (vivo) provides r04.</w:t>
      </w:r>
    </w:p>
    <w:p w14:paraId="2705F692" w14:textId="77777777" w:rsidR="004E70CB" w:rsidRDefault="004E70CB" w:rsidP="004E70CB">
      <w:pPr>
        <w:pStyle w:val="FP"/>
        <w:keepNext/>
        <w:rPr>
          <w:i/>
          <w:iCs/>
          <w:sz w:val="18"/>
          <w:szCs w:val="18"/>
        </w:rPr>
      </w:pPr>
      <w:r w:rsidRPr="005B25A1">
        <w:rPr>
          <w:i/>
          <w:iCs/>
          <w:sz w:val="18"/>
          <w:szCs w:val="18"/>
        </w:rPr>
        <w:t>Sriram(CableLabs) provides r05 &lt;https://www.3gpp.org/ftp/tsg_sa/WG2_Arch/TSGS2_154AHE_Electronic_2023-01/INBOX/Revisions/S2-2300609r05.zip&gt; and provides clarifications to Laurent's question.</w:t>
      </w:r>
    </w:p>
    <w:p w14:paraId="2AD10373" w14:textId="77777777" w:rsidR="004E70CB" w:rsidRDefault="004E70CB" w:rsidP="004E70CB">
      <w:pPr>
        <w:pStyle w:val="FP"/>
        <w:keepNext/>
        <w:rPr>
          <w:i/>
          <w:iCs/>
          <w:sz w:val="18"/>
          <w:szCs w:val="18"/>
        </w:rPr>
      </w:pPr>
      <w:r w:rsidRPr="005B25A1">
        <w:rPr>
          <w:i/>
          <w:iCs/>
          <w:sz w:val="18"/>
          <w:szCs w:val="18"/>
        </w:rPr>
        <w:t>Susan (Huawei) provides r06.</w:t>
      </w:r>
    </w:p>
    <w:p w14:paraId="2F7E2666" w14:textId="77777777" w:rsidR="004E70CB" w:rsidRDefault="004E70CB" w:rsidP="004E70CB">
      <w:pPr>
        <w:pStyle w:val="FP"/>
        <w:keepNext/>
        <w:rPr>
          <w:i/>
          <w:iCs/>
          <w:sz w:val="18"/>
          <w:szCs w:val="18"/>
        </w:rPr>
      </w:pPr>
      <w:r w:rsidRPr="005B25A1">
        <w:rPr>
          <w:i/>
          <w:iCs/>
          <w:sz w:val="18"/>
          <w:szCs w:val="18"/>
        </w:rPr>
        <w:t>Sriram(CableLabs) replies to Susan and provides clarification on applicability of solution to FN-RG.</w:t>
      </w:r>
    </w:p>
    <w:p w14:paraId="1593E5CF" w14:textId="77777777" w:rsidR="004E70CB" w:rsidRDefault="004E70CB" w:rsidP="004E70CB">
      <w:pPr>
        <w:pStyle w:val="FP"/>
        <w:keepNext/>
        <w:rPr>
          <w:i/>
          <w:iCs/>
          <w:sz w:val="18"/>
          <w:szCs w:val="18"/>
        </w:rPr>
      </w:pPr>
      <w:r w:rsidRPr="005B25A1">
        <w:rPr>
          <w:i/>
          <w:iCs/>
          <w:sz w:val="18"/>
          <w:szCs w:val="18"/>
        </w:rPr>
        <w:t>Stefan (Ericsson) provides comments.</w:t>
      </w:r>
    </w:p>
    <w:p w14:paraId="65E3E600" w14:textId="77777777" w:rsidR="004E70CB" w:rsidRDefault="004E70CB" w:rsidP="004E70CB">
      <w:pPr>
        <w:pStyle w:val="FP"/>
        <w:keepNext/>
        <w:rPr>
          <w:i/>
          <w:iCs/>
          <w:sz w:val="18"/>
          <w:szCs w:val="18"/>
        </w:rPr>
      </w:pPr>
      <w:r w:rsidRPr="005B25A1">
        <w:rPr>
          <w:i/>
          <w:iCs/>
          <w:sz w:val="18"/>
          <w:szCs w:val="18"/>
        </w:rPr>
        <w:t>Laurent (Nokia): provides r08.</w:t>
      </w:r>
    </w:p>
    <w:p w14:paraId="72FB89DB" w14:textId="77777777" w:rsidR="004E70CB" w:rsidRDefault="004E70CB" w:rsidP="004E70CB">
      <w:pPr>
        <w:pStyle w:val="FP"/>
        <w:keepNext/>
        <w:rPr>
          <w:i/>
          <w:iCs/>
          <w:sz w:val="18"/>
          <w:szCs w:val="18"/>
        </w:rPr>
      </w:pPr>
      <w:r w:rsidRPr="005B25A1">
        <w:rPr>
          <w:i/>
          <w:iCs/>
          <w:sz w:val="18"/>
          <w:szCs w:val="18"/>
        </w:rPr>
        <w:t>Sebastian (Qualcomm) provides r09.</w:t>
      </w:r>
    </w:p>
    <w:p w14:paraId="36E47A10" w14:textId="77777777" w:rsidR="004E70CB" w:rsidRDefault="004E70CB" w:rsidP="004E70CB">
      <w:pPr>
        <w:pStyle w:val="FP"/>
        <w:keepNext/>
        <w:rPr>
          <w:i/>
          <w:iCs/>
          <w:sz w:val="18"/>
          <w:szCs w:val="18"/>
        </w:rPr>
      </w:pPr>
      <w:r w:rsidRPr="005B25A1">
        <w:rPr>
          <w:i/>
          <w:iCs/>
          <w:sz w:val="18"/>
          <w:szCs w:val="18"/>
        </w:rPr>
        <w:t>Yildirim (Charter) comments and provides r10.</w:t>
      </w:r>
    </w:p>
    <w:p w14:paraId="762B9A0A" w14:textId="77777777" w:rsidR="004E70CB" w:rsidRDefault="004E70CB" w:rsidP="004E70CB">
      <w:pPr>
        <w:pStyle w:val="FP"/>
        <w:keepNext/>
        <w:rPr>
          <w:i/>
          <w:iCs/>
          <w:sz w:val="18"/>
          <w:szCs w:val="18"/>
        </w:rPr>
      </w:pPr>
      <w:r w:rsidRPr="005B25A1">
        <w:rPr>
          <w:i/>
          <w:iCs/>
          <w:sz w:val="18"/>
          <w:szCs w:val="18"/>
        </w:rPr>
        <w:t>Susan (Huawei) provides r11.</w:t>
      </w:r>
    </w:p>
    <w:p w14:paraId="01C176DC" w14:textId="77777777" w:rsidR="004E70CB" w:rsidRDefault="004E70CB" w:rsidP="004E70CB">
      <w:pPr>
        <w:pStyle w:val="FP"/>
        <w:keepNext/>
        <w:rPr>
          <w:i/>
          <w:iCs/>
          <w:sz w:val="18"/>
          <w:szCs w:val="18"/>
        </w:rPr>
      </w:pPr>
      <w:r w:rsidRPr="005B25A1">
        <w:rPr>
          <w:i/>
          <w:iCs/>
          <w:sz w:val="18"/>
          <w:szCs w:val="18"/>
        </w:rPr>
        <w:t>Susan (Huawei) clarifies that the discussion on reusing URSP or defining a new policy in PIN is still ongoing.</w:t>
      </w:r>
    </w:p>
    <w:p w14:paraId="75F987E5" w14:textId="77777777" w:rsidR="004E70CB" w:rsidRDefault="004E70CB" w:rsidP="004E70CB">
      <w:pPr>
        <w:pStyle w:val="FP"/>
        <w:keepNext/>
        <w:rPr>
          <w:i/>
          <w:iCs/>
          <w:sz w:val="18"/>
          <w:szCs w:val="18"/>
        </w:rPr>
      </w:pPr>
      <w:r w:rsidRPr="005B25A1">
        <w:rPr>
          <w:i/>
          <w:iCs/>
          <w:sz w:val="18"/>
          <w:szCs w:val="18"/>
        </w:rPr>
        <w:t>Stefan (Ericsson) supports the updates made by Susan.</w:t>
      </w:r>
    </w:p>
    <w:p w14:paraId="00DF6252" w14:textId="77777777" w:rsidR="004E70CB" w:rsidRDefault="004E70CB" w:rsidP="004E70CB">
      <w:pPr>
        <w:pStyle w:val="FP"/>
        <w:keepNext/>
        <w:rPr>
          <w:i/>
          <w:iCs/>
          <w:sz w:val="18"/>
          <w:szCs w:val="18"/>
        </w:rPr>
      </w:pPr>
      <w:r w:rsidRPr="005B25A1">
        <w:rPr>
          <w:i/>
          <w:iCs/>
          <w:sz w:val="18"/>
          <w:szCs w:val="18"/>
        </w:rPr>
        <w:t>Yubing (China Telecom) provides r12.</w:t>
      </w:r>
    </w:p>
    <w:p w14:paraId="14CB8D3A" w14:textId="77777777" w:rsidR="004E70CB" w:rsidRDefault="004E70CB" w:rsidP="004E70CB">
      <w:pPr>
        <w:pStyle w:val="FP"/>
        <w:keepNext/>
        <w:rPr>
          <w:i/>
          <w:iCs/>
          <w:sz w:val="18"/>
          <w:szCs w:val="18"/>
        </w:rPr>
      </w:pPr>
      <w:r w:rsidRPr="005B25A1">
        <w:rPr>
          <w:i/>
          <w:iCs/>
          <w:sz w:val="18"/>
          <w:szCs w:val="18"/>
        </w:rPr>
        <w:t>Laurent (Nokia): provides r13.</w:t>
      </w:r>
    </w:p>
    <w:p w14:paraId="5FF5AEB4" w14:textId="77777777" w:rsidR="004E70CB" w:rsidRDefault="004E70CB" w:rsidP="004E70CB">
      <w:pPr>
        <w:pStyle w:val="FP"/>
        <w:keepNext/>
        <w:rPr>
          <w:i/>
          <w:iCs/>
          <w:sz w:val="18"/>
          <w:szCs w:val="18"/>
        </w:rPr>
      </w:pPr>
      <w:r w:rsidRPr="005B25A1">
        <w:rPr>
          <w:i/>
          <w:iCs/>
          <w:sz w:val="18"/>
          <w:szCs w:val="18"/>
        </w:rPr>
        <w:t>Marco (Huawei) the additional policy vs URSP is NOT decided in PIN there is controversial.</w:t>
      </w:r>
    </w:p>
    <w:p w14:paraId="6F3C236A" w14:textId="77777777" w:rsidR="004E70CB" w:rsidRDefault="004E70CB" w:rsidP="004E70CB">
      <w:pPr>
        <w:pStyle w:val="FP"/>
        <w:keepNext/>
        <w:rPr>
          <w:i/>
          <w:iCs/>
          <w:sz w:val="18"/>
          <w:szCs w:val="18"/>
        </w:rPr>
      </w:pPr>
      <w:r w:rsidRPr="005B25A1">
        <w:rPr>
          <w:i/>
          <w:iCs/>
          <w:sz w:val="18"/>
          <w:szCs w:val="18"/>
        </w:rPr>
        <w:t>==== Revisions Deadline ====.</w:t>
      </w:r>
    </w:p>
    <w:p w14:paraId="712790F1" w14:textId="77777777" w:rsidR="004E70CB" w:rsidRDefault="004E70CB" w:rsidP="004E70CB">
      <w:pPr>
        <w:pStyle w:val="FP"/>
        <w:keepNext/>
        <w:rPr>
          <w:i/>
          <w:iCs/>
          <w:sz w:val="18"/>
          <w:szCs w:val="18"/>
        </w:rPr>
      </w:pPr>
      <w:r w:rsidRPr="005B25A1">
        <w:rPr>
          <w:i/>
          <w:iCs/>
          <w:sz w:val="18"/>
          <w:szCs w:val="18"/>
        </w:rPr>
        <w:t>Marco(Huawei) ok with R13, r12, r11 and object any other.</w:t>
      </w:r>
    </w:p>
    <w:p w14:paraId="15F05C13" w14:textId="77777777" w:rsidR="004E70CB" w:rsidRDefault="004E70CB" w:rsidP="004E70CB">
      <w:pPr>
        <w:pStyle w:val="FP"/>
        <w:keepNext/>
        <w:rPr>
          <w:i/>
          <w:iCs/>
          <w:sz w:val="18"/>
          <w:szCs w:val="18"/>
        </w:rPr>
      </w:pPr>
      <w:r w:rsidRPr="005B25A1">
        <w:rPr>
          <w:i/>
          <w:iCs/>
          <w:sz w:val="18"/>
          <w:szCs w:val="18"/>
        </w:rPr>
        <w:t>Laurent (Nokia): can only live with R00, R08, R11 and R13; objects to any other version.</w:t>
      </w:r>
    </w:p>
    <w:p w14:paraId="4108F562" w14:textId="77777777" w:rsidR="004E70CB" w:rsidRDefault="004E70CB" w:rsidP="004E70CB">
      <w:pPr>
        <w:pStyle w:val="FP"/>
        <w:keepNext/>
        <w:rPr>
          <w:i/>
          <w:iCs/>
          <w:sz w:val="18"/>
          <w:szCs w:val="18"/>
        </w:rPr>
      </w:pPr>
      <w:r w:rsidRPr="005B25A1">
        <w:rPr>
          <w:i/>
          <w:iCs/>
          <w:sz w:val="18"/>
          <w:szCs w:val="18"/>
        </w:rPr>
        <w:t>Huan (vivo) is OK with r13.</w:t>
      </w:r>
    </w:p>
    <w:p w14:paraId="0FBA7816" w14:textId="77777777" w:rsidR="004E70CB" w:rsidRDefault="004E70CB" w:rsidP="004E70CB">
      <w:pPr>
        <w:pStyle w:val="FP"/>
        <w:keepNext/>
        <w:rPr>
          <w:i/>
          <w:iCs/>
          <w:sz w:val="18"/>
          <w:szCs w:val="18"/>
        </w:rPr>
      </w:pPr>
      <w:r w:rsidRPr="005B25A1">
        <w:rPr>
          <w:i/>
          <w:iCs/>
          <w:sz w:val="18"/>
          <w:szCs w:val="18"/>
        </w:rPr>
        <w:t>Yubing (China Telecom) is OK with r12.</w:t>
      </w:r>
    </w:p>
    <w:p w14:paraId="7F9DA267" w14:textId="77777777" w:rsidR="004E70CB" w:rsidRDefault="004E70CB" w:rsidP="004E70CB">
      <w:pPr>
        <w:pStyle w:val="FP"/>
        <w:keepNext/>
        <w:rPr>
          <w:i/>
          <w:iCs/>
          <w:sz w:val="18"/>
          <w:szCs w:val="18"/>
        </w:rPr>
      </w:pPr>
      <w:r w:rsidRPr="005B25A1">
        <w:rPr>
          <w:i/>
          <w:iCs/>
          <w:sz w:val="18"/>
          <w:szCs w:val="18"/>
        </w:rPr>
        <w:t>Dieter (Deutsche Telekom) prefers 13, is OK with 11, not ok with 12, 10, and other revisions.</w:t>
      </w:r>
    </w:p>
    <w:p w14:paraId="5D6C5562" w14:textId="77777777" w:rsidR="004E70CB" w:rsidRDefault="004E70CB" w:rsidP="004E70CB">
      <w:pPr>
        <w:pStyle w:val="FP"/>
        <w:keepNext/>
        <w:rPr>
          <w:i/>
          <w:iCs/>
          <w:sz w:val="18"/>
          <w:szCs w:val="18"/>
        </w:rPr>
      </w:pPr>
      <w:r w:rsidRPr="005B25A1">
        <w:rPr>
          <w:i/>
          <w:iCs/>
          <w:sz w:val="18"/>
          <w:szCs w:val="18"/>
        </w:rPr>
        <w:t>Stefan (Ericsson) ok with r13, r11, r08 and object any other.</w:t>
      </w:r>
    </w:p>
    <w:p w14:paraId="20147622" w14:textId="77777777" w:rsidR="004E70CB" w:rsidRDefault="004E70CB" w:rsidP="004E70CB">
      <w:pPr>
        <w:pStyle w:val="FP"/>
        <w:keepNext/>
        <w:rPr>
          <w:i/>
          <w:iCs/>
          <w:sz w:val="18"/>
          <w:szCs w:val="18"/>
        </w:rPr>
      </w:pPr>
      <w:r w:rsidRPr="005B25A1">
        <w:rPr>
          <w:i/>
          <w:iCs/>
          <w:sz w:val="18"/>
          <w:szCs w:val="18"/>
        </w:rPr>
        <w:t>Sriram(CableLabs) ok with r13. Object to all other revisions.</w:t>
      </w:r>
    </w:p>
    <w:p w14:paraId="4C04AE8C" w14:textId="77777777" w:rsidR="004E70CB" w:rsidRDefault="004E70CB" w:rsidP="004E70CB">
      <w:pPr>
        <w:pStyle w:val="FP"/>
        <w:keepNext/>
        <w:rPr>
          <w:i/>
          <w:iCs/>
          <w:sz w:val="18"/>
          <w:szCs w:val="18"/>
        </w:rPr>
      </w:pPr>
      <w:r w:rsidRPr="005B25A1">
        <w:rPr>
          <w:i/>
          <w:iCs/>
          <w:sz w:val="18"/>
          <w:szCs w:val="18"/>
        </w:rPr>
        <w:t>Yildirim (Charter) OK with r13.</w:t>
      </w:r>
    </w:p>
    <w:p w14:paraId="6AA9138A" w14:textId="77777777" w:rsidR="004E70CB" w:rsidRDefault="004E70CB" w:rsidP="004E70CB">
      <w:pPr>
        <w:pStyle w:val="FP"/>
        <w:keepNext/>
        <w:rPr>
          <w:i/>
          <w:iCs/>
          <w:sz w:val="18"/>
          <w:szCs w:val="18"/>
        </w:rPr>
      </w:pPr>
      <w:r w:rsidRPr="005B25A1">
        <w:rPr>
          <w:i/>
          <w:iCs/>
          <w:sz w:val="18"/>
          <w:szCs w:val="18"/>
        </w:rPr>
        <w:t>Marco(Huawei) Revised position: OK with R13, r12, r11. I can survive with r08 object any other.</w:t>
      </w:r>
    </w:p>
    <w:p w14:paraId="735F7770" w14:textId="77777777" w:rsidR="004E70CB" w:rsidRDefault="004E70CB" w:rsidP="004E70CB">
      <w:pPr>
        <w:pStyle w:val="FP"/>
        <w:keepNext/>
        <w:rPr>
          <w:i/>
          <w:iCs/>
          <w:sz w:val="18"/>
          <w:szCs w:val="18"/>
        </w:rPr>
      </w:pPr>
      <w:r w:rsidRPr="005B25A1">
        <w:rPr>
          <w:i/>
          <w:iCs/>
          <w:sz w:val="18"/>
          <w:szCs w:val="18"/>
        </w:rPr>
        <w:t>Sebastian (Qualcomm) can only accept r09; objects to other versions for reasons given earlier.</w:t>
      </w:r>
    </w:p>
    <w:p w14:paraId="3075E984" w14:textId="77777777" w:rsidR="004E70CB" w:rsidRDefault="004E70CB" w:rsidP="004E70CB">
      <w:pPr>
        <w:pStyle w:val="FP"/>
        <w:keepNext/>
        <w:rPr>
          <w:i/>
          <w:iCs/>
          <w:sz w:val="18"/>
          <w:szCs w:val="18"/>
        </w:rPr>
      </w:pPr>
      <w:r w:rsidRPr="005B25A1">
        <w:rPr>
          <w:i/>
          <w:iCs/>
          <w:sz w:val="18"/>
          <w:szCs w:val="18"/>
        </w:rPr>
        <w:t>==== Final Comments Deadline ====.</w:t>
      </w:r>
    </w:p>
    <w:p w14:paraId="368C4119" w14:textId="77777777" w:rsidR="004E70CB" w:rsidRPr="005B25A1" w:rsidRDefault="004E70CB" w:rsidP="004E70CB">
      <w:pPr>
        <w:pStyle w:val="FP"/>
        <w:keepNext/>
        <w:rPr>
          <w:i/>
          <w:iCs/>
          <w:sz w:val="18"/>
          <w:szCs w:val="18"/>
        </w:rPr>
      </w:pPr>
    </w:p>
    <w:p w14:paraId="35CDE5B1" w14:textId="77777777" w:rsidR="008F68AC" w:rsidRPr="005B25A1" w:rsidRDefault="008F68AC" w:rsidP="008F68AC">
      <w:pPr>
        <w:keepNext/>
        <w:keepLines/>
        <w:rPr>
          <w:b/>
          <w:bCs/>
        </w:rPr>
      </w:pPr>
      <w:r>
        <w:rPr>
          <w:b/>
          <w:bCs/>
        </w:rPr>
        <w:t>CC#4</w:t>
      </w:r>
      <w:r w:rsidRPr="005B25A1">
        <w:rPr>
          <w:b/>
          <w:bCs/>
        </w:rPr>
        <w:t xml:space="preserve"> Discussion:</w:t>
      </w:r>
    </w:p>
    <w:p w14:paraId="0DD99B6E" w14:textId="617CCCF2" w:rsidR="008F68AC" w:rsidRDefault="008F68AC" w:rsidP="008F68AC">
      <w:pPr>
        <w:rPr>
          <w:lang w:eastAsia="en-US"/>
        </w:rPr>
      </w:pPr>
      <w:r>
        <w:rPr>
          <w:lang w:eastAsia="en-US"/>
        </w:rPr>
        <w:t xml:space="preserve">Nokia asked for a show of hands between </w:t>
      </w:r>
      <w:r w:rsidRPr="007763FE">
        <w:rPr>
          <w:color w:val="0000FF"/>
          <w:lang w:eastAsia="en-US"/>
        </w:rPr>
        <w:t>S2-2300609r09</w:t>
      </w:r>
      <w:r>
        <w:rPr>
          <w:lang w:eastAsia="en-US"/>
        </w:rPr>
        <w:t xml:space="preserve"> and </w:t>
      </w:r>
      <w:r w:rsidRPr="007763FE">
        <w:rPr>
          <w:color w:val="0000FF"/>
          <w:lang w:eastAsia="en-US"/>
        </w:rPr>
        <w:t>S2-2300609r13</w:t>
      </w:r>
      <w:r>
        <w:rPr>
          <w:lang w:eastAsia="en-US"/>
        </w:rPr>
        <w:t>.</w:t>
      </w:r>
    </w:p>
    <w:p w14:paraId="6969E7AA" w14:textId="2D8C777A" w:rsidR="008F68AC" w:rsidRPr="008F68AC" w:rsidRDefault="008F68AC" w:rsidP="008F68AC">
      <w:pPr>
        <w:rPr>
          <w:b/>
          <w:bCs/>
          <w:lang w:eastAsia="en-US"/>
        </w:rPr>
      </w:pPr>
      <w:r w:rsidRPr="008F68AC">
        <w:rPr>
          <w:b/>
          <w:bCs/>
          <w:lang w:eastAsia="en-US"/>
        </w:rPr>
        <w:t>Support r09:</w:t>
      </w:r>
      <w:r w:rsidRPr="008F68AC">
        <w:rPr>
          <w:b/>
          <w:bCs/>
          <w:lang w:eastAsia="en-US"/>
        </w:rPr>
        <w:tab/>
        <w:t>4</w:t>
      </w:r>
    </w:p>
    <w:p w14:paraId="22A3EBCA" w14:textId="1300C2EC" w:rsidR="008F68AC" w:rsidRDefault="008F68AC" w:rsidP="008F68AC">
      <w:pPr>
        <w:rPr>
          <w:lang w:eastAsia="en-US"/>
        </w:rPr>
      </w:pPr>
      <w:r>
        <w:rPr>
          <w:lang w:eastAsia="en-US"/>
        </w:rPr>
        <w:t xml:space="preserve">Samsung;  Qualcomm;  vivo;  Google </w:t>
      </w:r>
    </w:p>
    <w:p w14:paraId="54333C85" w14:textId="75856470" w:rsidR="008F68AC" w:rsidRPr="008F68AC" w:rsidRDefault="008F68AC" w:rsidP="008F68AC">
      <w:pPr>
        <w:rPr>
          <w:b/>
          <w:bCs/>
          <w:lang w:eastAsia="en-US"/>
        </w:rPr>
      </w:pPr>
      <w:r w:rsidRPr="008F68AC">
        <w:rPr>
          <w:b/>
          <w:bCs/>
          <w:lang w:eastAsia="en-US"/>
        </w:rPr>
        <w:t>Objections to  r</w:t>
      </w:r>
      <w:r>
        <w:rPr>
          <w:b/>
          <w:bCs/>
          <w:lang w:eastAsia="en-US"/>
        </w:rPr>
        <w:t>09</w:t>
      </w:r>
      <w:r w:rsidRPr="008F68AC">
        <w:rPr>
          <w:b/>
          <w:bCs/>
          <w:lang w:eastAsia="en-US"/>
        </w:rPr>
        <w:t>:</w:t>
      </w:r>
      <w:r w:rsidRPr="008F68AC">
        <w:rPr>
          <w:b/>
          <w:bCs/>
          <w:lang w:eastAsia="en-US"/>
        </w:rPr>
        <w:tab/>
      </w:r>
      <w:r>
        <w:rPr>
          <w:b/>
          <w:bCs/>
          <w:lang w:eastAsia="en-US"/>
        </w:rPr>
        <w:t>7</w:t>
      </w:r>
    </w:p>
    <w:p w14:paraId="3284C15E" w14:textId="3E1F3496" w:rsidR="008F68AC" w:rsidRDefault="007763FE" w:rsidP="008F68AC">
      <w:pPr>
        <w:rPr>
          <w:lang w:eastAsia="en-US"/>
        </w:rPr>
      </w:pPr>
      <w:r>
        <w:rPr>
          <w:lang w:eastAsia="en-US"/>
        </w:rPr>
        <w:t>Nokia</w:t>
      </w:r>
      <w:r w:rsidR="008F68AC">
        <w:rPr>
          <w:lang w:eastAsia="en-US"/>
        </w:rPr>
        <w:t xml:space="preserve">;  </w:t>
      </w:r>
      <w:r>
        <w:rPr>
          <w:lang w:eastAsia="en-US"/>
        </w:rPr>
        <w:t>Huawei</w:t>
      </w:r>
      <w:r w:rsidR="008F68AC">
        <w:rPr>
          <w:lang w:eastAsia="en-US"/>
        </w:rPr>
        <w:t>;  Comcast;  Ericsson;  CableLabs;  Charter;  Rogers</w:t>
      </w:r>
    </w:p>
    <w:p w14:paraId="696FE633" w14:textId="056E5AC1" w:rsidR="008F68AC" w:rsidRPr="008F68AC" w:rsidRDefault="008F68AC" w:rsidP="008F68AC">
      <w:pPr>
        <w:rPr>
          <w:b/>
          <w:bCs/>
          <w:lang w:eastAsia="en-US"/>
        </w:rPr>
      </w:pPr>
      <w:r w:rsidRPr="008F68AC">
        <w:rPr>
          <w:b/>
          <w:bCs/>
          <w:lang w:eastAsia="en-US"/>
        </w:rPr>
        <w:t>Support r13:</w:t>
      </w:r>
      <w:r w:rsidRPr="008F68AC">
        <w:rPr>
          <w:b/>
          <w:bCs/>
          <w:lang w:eastAsia="en-US"/>
        </w:rPr>
        <w:tab/>
        <w:t>18</w:t>
      </w:r>
    </w:p>
    <w:p w14:paraId="759C5FBF" w14:textId="53781E41" w:rsidR="008F68AC" w:rsidRDefault="008F68AC" w:rsidP="008F68AC">
      <w:pPr>
        <w:rPr>
          <w:lang w:eastAsia="en-US"/>
        </w:rPr>
      </w:pPr>
      <w:r>
        <w:rPr>
          <w:lang w:eastAsia="en-US"/>
        </w:rPr>
        <w:t xml:space="preserve">Nokia;  Comcast;  </w:t>
      </w:r>
      <w:r w:rsidR="007763FE">
        <w:rPr>
          <w:lang w:eastAsia="en-US"/>
        </w:rPr>
        <w:t>Huawei</w:t>
      </w:r>
      <w:r>
        <w:rPr>
          <w:lang w:eastAsia="en-US"/>
        </w:rPr>
        <w:t>;  T-Mobile USA;  Rogers;  ZTE;  Deutsche Telekom;  Charter;  LGE;  Ericsson;  Intel;  CableLabs;  BROADCOM;  Telefonica;  AT&amp;T;  Xiaomi;  OPPO;  China Telecom</w:t>
      </w:r>
    </w:p>
    <w:p w14:paraId="2217F40B" w14:textId="4044B91C" w:rsidR="008F68AC" w:rsidRPr="008F68AC" w:rsidRDefault="008F68AC" w:rsidP="008F68AC">
      <w:pPr>
        <w:rPr>
          <w:b/>
          <w:bCs/>
          <w:lang w:eastAsia="en-US"/>
        </w:rPr>
      </w:pPr>
      <w:r w:rsidRPr="008F68AC">
        <w:rPr>
          <w:b/>
          <w:bCs/>
          <w:lang w:eastAsia="en-US"/>
        </w:rPr>
        <w:t>Objections to  r13:</w:t>
      </w:r>
      <w:r w:rsidRPr="008F68AC">
        <w:rPr>
          <w:b/>
          <w:bCs/>
          <w:lang w:eastAsia="en-US"/>
        </w:rPr>
        <w:tab/>
      </w:r>
      <w:r>
        <w:rPr>
          <w:b/>
          <w:bCs/>
          <w:lang w:eastAsia="en-US"/>
        </w:rPr>
        <w:t>2</w:t>
      </w:r>
    </w:p>
    <w:p w14:paraId="7F3B12B5" w14:textId="6757CF9F" w:rsidR="008F68AC" w:rsidRDefault="008F68AC" w:rsidP="008F68AC">
      <w:pPr>
        <w:rPr>
          <w:lang w:eastAsia="en-US"/>
        </w:rPr>
      </w:pPr>
      <w:r>
        <w:rPr>
          <w:lang w:eastAsia="en-US"/>
        </w:rPr>
        <w:t>Qualcomm; Samsung</w:t>
      </w:r>
    </w:p>
    <w:p w14:paraId="61E8F089" w14:textId="6B2F9426" w:rsidR="004E70CB" w:rsidRDefault="004E70CB" w:rsidP="004E70CB">
      <w:pPr>
        <w:rPr>
          <w:b/>
          <w:bCs/>
          <w:color w:val="0000FF"/>
          <w:lang w:eastAsia="en-US"/>
        </w:rPr>
      </w:pPr>
      <w:r w:rsidRPr="00E71CFA">
        <w:rPr>
          <w:b/>
          <w:bCs/>
          <w:color w:val="0000FF"/>
          <w:lang w:eastAsia="en-US"/>
        </w:rPr>
        <w:t>There were objections to both revisions and it was preferable to allow more time to try to come to agreement on this.</w:t>
      </w:r>
    </w:p>
    <w:p w14:paraId="45C99192" w14:textId="292610FD" w:rsidR="004E70CB" w:rsidRPr="004E70CB" w:rsidRDefault="004E70CB" w:rsidP="008F68AC">
      <w:r w:rsidRPr="004E70CB">
        <w:t xml:space="preserve">Intel suggested deleting the note in r13 which is causing the issue in order to keep other valuable information. </w:t>
      </w:r>
      <w:r>
        <w:rPr>
          <w:lang w:eastAsia="en-US"/>
        </w:rPr>
        <w:t xml:space="preserve">After off-line consideration, r13 with the note removed was agreed and revised in </w:t>
      </w:r>
      <w:r w:rsidRPr="004E70CB">
        <w:rPr>
          <w:color w:val="0000FF"/>
          <w:lang w:eastAsia="en-US"/>
        </w:rPr>
        <w:t>S2-2301484</w:t>
      </w:r>
      <w:r>
        <w:rPr>
          <w:lang w:eastAsia="en-US"/>
        </w:rPr>
        <w:t xml:space="preserve">, which was </w:t>
      </w:r>
      <w:r w:rsidRPr="004E70CB">
        <w:rPr>
          <w:color w:val="FF0000"/>
          <w:lang w:eastAsia="en-US"/>
        </w:rPr>
        <w:t>approved</w:t>
      </w:r>
      <w:r>
        <w:t>.</w:t>
      </w:r>
    </w:p>
    <w:p w14:paraId="7D4BF3AB" w14:textId="273DE11D" w:rsidR="00E71CFA" w:rsidRPr="00EB0339" w:rsidRDefault="00E71CFA" w:rsidP="00E71CFA">
      <w:r w:rsidRPr="005B25A1">
        <w:rPr>
          <w:b/>
          <w:bCs/>
        </w:rPr>
        <w:t>Status:</w:t>
      </w:r>
      <w:r>
        <w:t xml:space="preserve"> </w:t>
      </w:r>
      <w:r w:rsidR="004E70CB">
        <w:rPr>
          <w:lang w:eastAsia="en-US"/>
        </w:rPr>
        <w:t xml:space="preserve">r13 with the note removed was agreed and revised in </w:t>
      </w:r>
      <w:r w:rsidR="004E70CB" w:rsidRPr="004E70CB">
        <w:rPr>
          <w:color w:val="0000FF"/>
          <w:lang w:eastAsia="en-US"/>
        </w:rPr>
        <w:t>S2-2301484</w:t>
      </w:r>
      <w:r w:rsidR="004E70CB">
        <w:rPr>
          <w:lang w:eastAsia="en-US"/>
        </w:rPr>
        <w:t xml:space="preserve">, which was </w:t>
      </w:r>
      <w:r w:rsidR="004E70CB" w:rsidRPr="004E70CB">
        <w:rPr>
          <w:color w:val="FF0000"/>
          <w:lang w:eastAsia="en-US"/>
        </w:rPr>
        <w:t>approved</w:t>
      </w:r>
      <w:r w:rsidR="004E70CB">
        <w:t>.</w:t>
      </w:r>
    </w:p>
    <w:p w14:paraId="5358998A" w14:textId="09072525" w:rsidR="00E71CFA" w:rsidRDefault="00E71CFA" w:rsidP="008F68AC">
      <w:pPr>
        <w:rPr>
          <w:lang w:eastAsia="en-US"/>
        </w:rPr>
      </w:pPr>
    </w:p>
    <w:p w14:paraId="6D85A818" w14:textId="77777777" w:rsidR="00E71CFA" w:rsidRDefault="00E71CFA" w:rsidP="00E71CFA">
      <w:pPr>
        <w:pStyle w:val="NormTop"/>
      </w:pPr>
      <w:r>
        <w:rPr>
          <w:color w:val="0000FF"/>
        </w:rPr>
        <w:t>S2-2301146</w:t>
      </w:r>
      <w:r w:rsidRPr="00D53282">
        <w:t xml:space="preserve"> </w:t>
      </w:r>
      <w:r>
        <w:t>(P-CR) 23.700-85: KI#2, Evaluation and Conclusions. (Source: Deutsche Telekom, BT, Ericsson, China Unicom, KDDI, Vodafone, Intel)</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to KI#2.</w:t>
      </w:r>
    </w:p>
    <w:p w14:paraId="3B8E9F20" w14:textId="77777777" w:rsidR="00E71CFA" w:rsidRPr="00B81031" w:rsidRDefault="00E71CFA" w:rsidP="00E71CFA">
      <w:pPr>
        <w:keepNext/>
        <w:keepLines/>
        <w:rPr>
          <w:i/>
        </w:rPr>
      </w:pPr>
      <w:r w:rsidRPr="00B81031">
        <w:rPr>
          <w:b/>
          <w:bCs/>
          <w:i/>
        </w:rPr>
        <w:t>Comment:</w:t>
      </w:r>
      <w:r>
        <w:rPr>
          <w:i/>
        </w:rPr>
        <w:t xml:space="preserve"> S2-2301146: Revision of S2-2300946.</w:t>
      </w:r>
    </w:p>
    <w:p w14:paraId="697B5295" w14:textId="77777777" w:rsidR="00E71CFA" w:rsidRPr="005B25A1" w:rsidRDefault="00E71CFA" w:rsidP="00E71CFA">
      <w:pPr>
        <w:pStyle w:val="FP"/>
        <w:keepNext/>
        <w:rPr>
          <w:b/>
          <w:bCs/>
          <w:i/>
          <w:iCs/>
          <w:sz w:val="18"/>
          <w:szCs w:val="18"/>
        </w:rPr>
      </w:pPr>
      <w:r w:rsidRPr="005B25A1">
        <w:rPr>
          <w:b/>
          <w:bCs/>
          <w:i/>
          <w:iCs/>
          <w:sz w:val="18"/>
          <w:szCs w:val="18"/>
        </w:rPr>
        <w:t>e-mail discussion:</w:t>
      </w:r>
    </w:p>
    <w:p w14:paraId="3B1C14AB" w14:textId="77777777" w:rsidR="00E71CFA" w:rsidRDefault="00E71CFA" w:rsidP="00E71CFA">
      <w:pPr>
        <w:pStyle w:val="FP"/>
        <w:keepNext/>
        <w:rPr>
          <w:i/>
          <w:iCs/>
          <w:sz w:val="18"/>
          <w:szCs w:val="18"/>
        </w:rPr>
      </w:pPr>
      <w:r w:rsidRPr="005B25A1">
        <w:rPr>
          <w:i/>
          <w:iCs/>
          <w:sz w:val="18"/>
          <w:szCs w:val="18"/>
        </w:rPr>
        <w:t>Krisztian (Apple) comments: 1. disagrees with the need for the UE to publish standardized traffic category, 2. NOTE 4 proposes to take SA3 feedback into account however the recent proposal is not aligned with the LS S2-2209327 we sent to SA3.</w:t>
      </w:r>
    </w:p>
    <w:p w14:paraId="3F51A53C" w14:textId="77777777" w:rsidR="00E71CFA" w:rsidRDefault="00E71CFA" w:rsidP="00E71CFA">
      <w:pPr>
        <w:pStyle w:val="FP"/>
        <w:keepNext/>
        <w:rPr>
          <w:i/>
          <w:iCs/>
          <w:sz w:val="18"/>
          <w:szCs w:val="18"/>
        </w:rPr>
      </w:pPr>
      <w:r w:rsidRPr="005B25A1">
        <w:rPr>
          <w:i/>
          <w:iCs/>
          <w:sz w:val="18"/>
          <w:szCs w:val="18"/>
        </w:rPr>
        <w:t>Josep (DT) replies to Krisztian (Apple).</w:t>
      </w:r>
    </w:p>
    <w:p w14:paraId="3A3CC2B8" w14:textId="77777777" w:rsidR="00E71CFA" w:rsidRDefault="00E71CFA" w:rsidP="00E71CFA">
      <w:pPr>
        <w:pStyle w:val="FP"/>
        <w:keepNext/>
        <w:rPr>
          <w:i/>
          <w:iCs/>
          <w:sz w:val="18"/>
          <w:szCs w:val="18"/>
        </w:rPr>
      </w:pPr>
      <w:r w:rsidRPr="005B25A1">
        <w:rPr>
          <w:i/>
          <w:iCs/>
          <w:sz w:val="18"/>
          <w:szCs w:val="18"/>
        </w:rPr>
        <w:t>Krisztian (Apple) responds to Josep (DT).</w:t>
      </w:r>
    </w:p>
    <w:p w14:paraId="4806D11A" w14:textId="77777777" w:rsidR="00E71CFA" w:rsidRDefault="00E71CFA" w:rsidP="00E71CFA">
      <w:pPr>
        <w:pStyle w:val="FP"/>
        <w:keepNext/>
        <w:rPr>
          <w:i/>
          <w:iCs/>
          <w:sz w:val="18"/>
          <w:szCs w:val="18"/>
        </w:rPr>
      </w:pPr>
      <w:r w:rsidRPr="005B25A1">
        <w:rPr>
          <w:i/>
          <w:iCs/>
          <w:sz w:val="18"/>
          <w:szCs w:val="18"/>
        </w:rPr>
        <w:t>Josep (DT) replies to Kirsztian (Apple).</w:t>
      </w:r>
    </w:p>
    <w:p w14:paraId="4890BE7E" w14:textId="77777777" w:rsidR="00E71CFA" w:rsidRDefault="00E71CFA" w:rsidP="00E71CFA">
      <w:pPr>
        <w:pStyle w:val="FP"/>
        <w:keepNext/>
        <w:rPr>
          <w:i/>
          <w:iCs/>
          <w:sz w:val="18"/>
          <w:szCs w:val="18"/>
        </w:rPr>
      </w:pPr>
      <w:r w:rsidRPr="005B25A1">
        <w:rPr>
          <w:i/>
          <w:iCs/>
          <w:sz w:val="18"/>
          <w:szCs w:val="18"/>
        </w:rPr>
        <w:t>Masaharu (KDDI) comments to Krisztian (Apple).</w:t>
      </w:r>
    </w:p>
    <w:p w14:paraId="73E8BEC3" w14:textId="77777777" w:rsidR="00E71CFA" w:rsidRDefault="00E71CFA" w:rsidP="00E71CFA">
      <w:pPr>
        <w:pStyle w:val="FP"/>
        <w:keepNext/>
        <w:rPr>
          <w:i/>
          <w:iCs/>
          <w:sz w:val="18"/>
          <w:szCs w:val="18"/>
        </w:rPr>
      </w:pPr>
      <w:r w:rsidRPr="005B25A1">
        <w:rPr>
          <w:i/>
          <w:iCs/>
          <w:sz w:val="18"/>
          <w:szCs w:val="18"/>
        </w:rPr>
        <w:t>Huazhang (vivo) provide r01 to reflect the content in 887.</w:t>
      </w:r>
    </w:p>
    <w:p w14:paraId="42EB3A9F" w14:textId="77777777" w:rsidR="00E71CFA" w:rsidRDefault="00E71CFA" w:rsidP="00E71CFA">
      <w:pPr>
        <w:pStyle w:val="FP"/>
        <w:keepNext/>
        <w:rPr>
          <w:i/>
          <w:iCs/>
          <w:sz w:val="18"/>
          <w:szCs w:val="18"/>
        </w:rPr>
      </w:pPr>
      <w:r w:rsidRPr="005B25A1">
        <w:rPr>
          <w:i/>
          <w:iCs/>
          <w:sz w:val="18"/>
          <w:szCs w:val="18"/>
        </w:rPr>
        <w:t>Josep (DT) comments on SoH, add NEC as co-signer after offline talk, provides r02.</w:t>
      </w:r>
    </w:p>
    <w:p w14:paraId="5534C24C" w14:textId="77777777" w:rsidR="00E71CFA" w:rsidRDefault="00E71CFA" w:rsidP="00E71CFA">
      <w:pPr>
        <w:pStyle w:val="FP"/>
        <w:keepNext/>
        <w:rPr>
          <w:i/>
          <w:iCs/>
          <w:sz w:val="18"/>
          <w:szCs w:val="18"/>
        </w:rPr>
      </w:pPr>
      <w:r w:rsidRPr="005B25A1">
        <w:rPr>
          <w:i/>
          <w:iCs/>
          <w:sz w:val="18"/>
          <w:szCs w:val="18"/>
        </w:rPr>
        <w:t>Huazhang (vivo) have one comments.</w:t>
      </w:r>
    </w:p>
    <w:p w14:paraId="640EC3F6" w14:textId="77777777" w:rsidR="00E71CFA" w:rsidRDefault="00E71CFA" w:rsidP="00E71CFA">
      <w:pPr>
        <w:pStyle w:val="FP"/>
        <w:keepNext/>
        <w:rPr>
          <w:i/>
          <w:iCs/>
          <w:sz w:val="18"/>
          <w:szCs w:val="18"/>
        </w:rPr>
      </w:pPr>
      <w:r w:rsidRPr="005B25A1">
        <w:rPr>
          <w:i/>
          <w:iCs/>
          <w:sz w:val="18"/>
          <w:szCs w:val="18"/>
        </w:rPr>
        <w:t>Chia-Lin (MediaTek) provides r03 based on r02.</w:t>
      </w:r>
    </w:p>
    <w:p w14:paraId="258092DB" w14:textId="77777777" w:rsidR="00E71CFA" w:rsidRDefault="00E71CFA" w:rsidP="00E71CFA">
      <w:pPr>
        <w:pStyle w:val="FP"/>
        <w:keepNext/>
        <w:rPr>
          <w:i/>
          <w:iCs/>
          <w:sz w:val="18"/>
          <w:szCs w:val="18"/>
        </w:rPr>
      </w:pPr>
      <w:r w:rsidRPr="005B25A1">
        <w:rPr>
          <w:i/>
          <w:iCs/>
          <w:sz w:val="18"/>
          <w:szCs w:val="18"/>
        </w:rPr>
        <w:t>Yang (OPPO) comments to r03.</w:t>
      </w:r>
    </w:p>
    <w:p w14:paraId="508E90E8" w14:textId="77777777" w:rsidR="00E71CFA" w:rsidRDefault="00E71CFA" w:rsidP="00E71CFA">
      <w:pPr>
        <w:pStyle w:val="FP"/>
        <w:keepNext/>
        <w:rPr>
          <w:i/>
          <w:iCs/>
          <w:sz w:val="18"/>
          <w:szCs w:val="18"/>
        </w:rPr>
      </w:pPr>
      <w:r w:rsidRPr="005B25A1">
        <w:rPr>
          <w:i/>
          <w:iCs/>
          <w:sz w:val="18"/>
          <w:szCs w:val="18"/>
        </w:rPr>
        <w:t>Josep (DT) thanks the previous revisions, comments, replies to Yang (Oppo).</w:t>
      </w:r>
    </w:p>
    <w:p w14:paraId="0859FAB6" w14:textId="77777777" w:rsidR="00E71CFA" w:rsidRDefault="00E71CFA" w:rsidP="00E71CFA">
      <w:pPr>
        <w:pStyle w:val="FP"/>
        <w:keepNext/>
        <w:rPr>
          <w:i/>
          <w:iCs/>
          <w:sz w:val="18"/>
          <w:szCs w:val="18"/>
        </w:rPr>
      </w:pPr>
      <w:r w:rsidRPr="005B25A1">
        <w:rPr>
          <w:i/>
          <w:iCs/>
          <w:sz w:val="18"/>
          <w:szCs w:val="18"/>
        </w:rPr>
        <w:t>Yang (OPPO) replies to Josep and provide r04. OPPO is fine to r04.</w:t>
      </w:r>
    </w:p>
    <w:p w14:paraId="7EF3D734" w14:textId="77777777" w:rsidR="00E71CFA" w:rsidRDefault="00E71CFA" w:rsidP="00E71CFA">
      <w:pPr>
        <w:pStyle w:val="FP"/>
        <w:keepNext/>
        <w:rPr>
          <w:i/>
          <w:iCs/>
          <w:sz w:val="18"/>
          <w:szCs w:val="18"/>
        </w:rPr>
      </w:pPr>
      <w:r w:rsidRPr="005B25A1">
        <w:rPr>
          <w:i/>
          <w:iCs/>
          <w:sz w:val="18"/>
          <w:szCs w:val="18"/>
        </w:rPr>
        <w:t>Haiyang (Huawei) provides r05.</w:t>
      </w:r>
    </w:p>
    <w:p w14:paraId="6B93E3D8" w14:textId="77777777" w:rsidR="00E71CFA" w:rsidRDefault="00E71CFA" w:rsidP="00E71CFA">
      <w:pPr>
        <w:pStyle w:val="FP"/>
        <w:keepNext/>
        <w:rPr>
          <w:i/>
          <w:iCs/>
          <w:sz w:val="18"/>
          <w:szCs w:val="18"/>
        </w:rPr>
      </w:pPr>
      <w:r w:rsidRPr="005B25A1">
        <w:rPr>
          <w:i/>
          <w:iCs/>
          <w:sz w:val="18"/>
          <w:szCs w:val="18"/>
        </w:rPr>
        <w:t>Josep (DT) provides minor clean-up in r06.</w:t>
      </w:r>
    </w:p>
    <w:p w14:paraId="2398BC59" w14:textId="77777777" w:rsidR="00E71CFA" w:rsidRDefault="00E71CFA" w:rsidP="00E71CFA">
      <w:pPr>
        <w:pStyle w:val="FP"/>
        <w:keepNext/>
        <w:rPr>
          <w:i/>
          <w:iCs/>
          <w:sz w:val="18"/>
          <w:szCs w:val="18"/>
        </w:rPr>
      </w:pPr>
      <w:r w:rsidRPr="005B25A1">
        <w:rPr>
          <w:i/>
          <w:iCs/>
          <w:sz w:val="18"/>
          <w:szCs w:val="18"/>
        </w:rPr>
        <w:t>Huazhang (vivo) provides r07 based on r06.</w:t>
      </w:r>
    </w:p>
    <w:p w14:paraId="357E64F2" w14:textId="77777777" w:rsidR="00E71CFA" w:rsidRDefault="00E71CFA" w:rsidP="00E71CFA">
      <w:pPr>
        <w:pStyle w:val="FP"/>
        <w:keepNext/>
        <w:rPr>
          <w:i/>
          <w:iCs/>
          <w:sz w:val="18"/>
          <w:szCs w:val="18"/>
        </w:rPr>
      </w:pPr>
      <w:r w:rsidRPr="005B25A1">
        <w:rPr>
          <w:i/>
          <w:iCs/>
          <w:sz w:val="18"/>
          <w:szCs w:val="18"/>
        </w:rPr>
        <w:t>Josep (DT) comments, provides r09, please ignore r08.</w:t>
      </w:r>
    </w:p>
    <w:p w14:paraId="4CF35DBF" w14:textId="77777777" w:rsidR="00E71CFA" w:rsidRDefault="00E71CFA" w:rsidP="00E71CFA">
      <w:pPr>
        <w:pStyle w:val="FP"/>
        <w:keepNext/>
        <w:rPr>
          <w:i/>
          <w:iCs/>
          <w:sz w:val="18"/>
          <w:szCs w:val="18"/>
        </w:rPr>
      </w:pPr>
      <w:r w:rsidRPr="005B25A1">
        <w:rPr>
          <w:i/>
          <w:iCs/>
          <w:sz w:val="18"/>
          <w:szCs w:val="18"/>
        </w:rPr>
        <w:t>Yang (OPPO) provides r08.</w:t>
      </w:r>
    </w:p>
    <w:p w14:paraId="2F604D51" w14:textId="77777777" w:rsidR="00E71CFA" w:rsidRDefault="00E71CFA" w:rsidP="00E71CFA">
      <w:pPr>
        <w:pStyle w:val="FP"/>
        <w:keepNext/>
        <w:rPr>
          <w:i/>
          <w:iCs/>
          <w:sz w:val="18"/>
          <w:szCs w:val="18"/>
        </w:rPr>
      </w:pPr>
      <w:r w:rsidRPr="005B25A1">
        <w:rPr>
          <w:i/>
          <w:iCs/>
          <w:sz w:val="18"/>
          <w:szCs w:val="18"/>
        </w:rPr>
        <w:t>Krisztian (Apple) provides r10.</w:t>
      </w:r>
    </w:p>
    <w:p w14:paraId="1C82E99B" w14:textId="77777777" w:rsidR="00E71CFA" w:rsidRDefault="00E71CFA" w:rsidP="00E71CFA">
      <w:pPr>
        <w:pStyle w:val="FP"/>
        <w:keepNext/>
        <w:rPr>
          <w:i/>
          <w:iCs/>
          <w:sz w:val="18"/>
          <w:szCs w:val="18"/>
        </w:rPr>
      </w:pPr>
      <w:r w:rsidRPr="005B25A1">
        <w:rPr>
          <w:i/>
          <w:iCs/>
          <w:sz w:val="18"/>
          <w:szCs w:val="18"/>
        </w:rPr>
        <w:t>==== Revisions Deadline ====.</w:t>
      </w:r>
    </w:p>
    <w:p w14:paraId="6548963B" w14:textId="77777777" w:rsidR="00E71CFA" w:rsidRDefault="00E71CFA" w:rsidP="00E71CFA">
      <w:pPr>
        <w:pStyle w:val="FP"/>
        <w:keepNext/>
        <w:rPr>
          <w:i/>
          <w:iCs/>
          <w:sz w:val="18"/>
          <w:szCs w:val="18"/>
        </w:rPr>
      </w:pPr>
      <w:r w:rsidRPr="005B25A1">
        <w:rPr>
          <w:i/>
          <w:iCs/>
          <w:sz w:val="18"/>
          <w:szCs w:val="18"/>
        </w:rPr>
        <w:t>Haiyang (Huawei) is OK with r10.</w:t>
      </w:r>
    </w:p>
    <w:p w14:paraId="2CB834BE" w14:textId="77777777" w:rsidR="00E71CFA" w:rsidRDefault="00E71CFA" w:rsidP="00E71CFA">
      <w:pPr>
        <w:pStyle w:val="FP"/>
        <w:keepNext/>
        <w:rPr>
          <w:i/>
          <w:iCs/>
          <w:sz w:val="18"/>
          <w:szCs w:val="18"/>
        </w:rPr>
      </w:pPr>
      <w:r w:rsidRPr="005B25A1">
        <w:rPr>
          <w:i/>
          <w:iCs/>
          <w:sz w:val="18"/>
          <w:szCs w:val="18"/>
        </w:rPr>
        <w:t>Huazhang (vivo) is ok with r10, thanks all.</w:t>
      </w:r>
    </w:p>
    <w:p w14:paraId="31CC38A9" w14:textId="77777777" w:rsidR="00E71CFA" w:rsidRDefault="00E71CFA" w:rsidP="00E71CFA">
      <w:pPr>
        <w:pStyle w:val="FP"/>
        <w:keepNext/>
        <w:rPr>
          <w:i/>
          <w:iCs/>
          <w:sz w:val="18"/>
          <w:szCs w:val="18"/>
        </w:rPr>
      </w:pPr>
      <w:r w:rsidRPr="005B25A1">
        <w:rPr>
          <w:i/>
          <w:iCs/>
          <w:sz w:val="18"/>
          <w:szCs w:val="18"/>
        </w:rPr>
        <w:t>Josep (DT) has a strong preference for r09.</w:t>
      </w:r>
    </w:p>
    <w:p w14:paraId="02A68ADB" w14:textId="77777777" w:rsidR="00E71CFA" w:rsidRDefault="00E71CFA" w:rsidP="00E71CFA">
      <w:pPr>
        <w:pStyle w:val="FP"/>
        <w:keepNext/>
        <w:rPr>
          <w:i/>
          <w:iCs/>
          <w:sz w:val="18"/>
          <w:szCs w:val="18"/>
        </w:rPr>
      </w:pPr>
      <w:r w:rsidRPr="005B25A1">
        <w:rPr>
          <w:i/>
          <w:iCs/>
          <w:sz w:val="18"/>
          <w:szCs w:val="18"/>
        </w:rPr>
        <w:t>Susana (Vodafone) disagrees with r10 and prefer r09.</w:t>
      </w:r>
    </w:p>
    <w:p w14:paraId="4A29B6C5" w14:textId="77777777" w:rsidR="00E71CFA" w:rsidRDefault="00E71CFA" w:rsidP="00E71CFA">
      <w:pPr>
        <w:pStyle w:val="FP"/>
        <w:keepNext/>
        <w:rPr>
          <w:i/>
          <w:iCs/>
          <w:sz w:val="18"/>
          <w:szCs w:val="18"/>
        </w:rPr>
      </w:pPr>
      <w:r w:rsidRPr="005B25A1">
        <w:rPr>
          <w:i/>
          <w:iCs/>
          <w:sz w:val="18"/>
          <w:szCs w:val="18"/>
        </w:rPr>
        <w:t>Dimitris (Lenovo) prefers r09.</w:t>
      </w:r>
    </w:p>
    <w:p w14:paraId="3D557AC9" w14:textId="77777777" w:rsidR="00E71CFA" w:rsidRDefault="00E71CFA" w:rsidP="00E71CFA">
      <w:pPr>
        <w:pStyle w:val="FP"/>
        <w:keepNext/>
        <w:rPr>
          <w:i/>
          <w:iCs/>
          <w:sz w:val="18"/>
          <w:szCs w:val="18"/>
        </w:rPr>
      </w:pPr>
      <w:r w:rsidRPr="005B25A1">
        <w:rPr>
          <w:i/>
          <w:iCs/>
          <w:sz w:val="18"/>
          <w:szCs w:val="18"/>
        </w:rPr>
        <w:t>Iskren (NEC) prefers r09.</w:t>
      </w:r>
    </w:p>
    <w:p w14:paraId="13544BFC" w14:textId="77777777" w:rsidR="00E71CFA" w:rsidRDefault="00E71CFA" w:rsidP="00E71CFA">
      <w:pPr>
        <w:pStyle w:val="FP"/>
        <w:keepNext/>
        <w:rPr>
          <w:i/>
          <w:iCs/>
          <w:sz w:val="18"/>
          <w:szCs w:val="18"/>
        </w:rPr>
      </w:pPr>
      <w:r w:rsidRPr="005B25A1">
        <w:rPr>
          <w:i/>
          <w:iCs/>
          <w:sz w:val="18"/>
          <w:szCs w:val="18"/>
        </w:rPr>
        <w:t>Masaharu (KDDI) is ok with r09 and r10. My preference is r09.</w:t>
      </w:r>
    </w:p>
    <w:p w14:paraId="23F3C9A8" w14:textId="77777777" w:rsidR="00E71CFA" w:rsidRDefault="00E71CFA" w:rsidP="00E71CFA">
      <w:pPr>
        <w:pStyle w:val="FP"/>
        <w:keepNext/>
        <w:rPr>
          <w:i/>
          <w:iCs/>
          <w:sz w:val="18"/>
          <w:szCs w:val="18"/>
        </w:rPr>
      </w:pPr>
      <w:r w:rsidRPr="005B25A1">
        <w:rPr>
          <w:i/>
          <w:iCs/>
          <w:sz w:val="18"/>
          <w:szCs w:val="18"/>
        </w:rPr>
        <w:t>Pavan (Google) can live with r10, has a concern with r09.</w:t>
      </w:r>
    </w:p>
    <w:p w14:paraId="5A8BF3F8" w14:textId="77777777" w:rsidR="00E71CFA" w:rsidRDefault="00E71CFA" w:rsidP="00E71CFA">
      <w:pPr>
        <w:pStyle w:val="FP"/>
        <w:keepNext/>
        <w:rPr>
          <w:i/>
          <w:iCs/>
          <w:sz w:val="18"/>
          <w:szCs w:val="18"/>
        </w:rPr>
      </w:pPr>
      <w:r w:rsidRPr="005B25A1">
        <w:rPr>
          <w:i/>
          <w:iCs/>
          <w:sz w:val="18"/>
          <w:szCs w:val="18"/>
        </w:rPr>
        <w:t>Changhong (Intel) kindly requests Krisztian to consider moving forward with r09 by removing 'Monitoring'.</w:t>
      </w:r>
    </w:p>
    <w:p w14:paraId="461B44F0" w14:textId="77777777" w:rsidR="00E71CFA" w:rsidRDefault="00E71CFA" w:rsidP="00E71CFA">
      <w:pPr>
        <w:pStyle w:val="FP"/>
        <w:keepNext/>
        <w:rPr>
          <w:i/>
          <w:iCs/>
          <w:sz w:val="18"/>
          <w:szCs w:val="18"/>
        </w:rPr>
      </w:pPr>
      <w:r w:rsidRPr="005B25A1">
        <w:rPr>
          <w:i/>
          <w:iCs/>
          <w:sz w:val="18"/>
          <w:szCs w:val="18"/>
        </w:rPr>
        <w:t>Krisztian (Apple) can only accept r10.</w:t>
      </w:r>
    </w:p>
    <w:p w14:paraId="1F308ED8" w14:textId="77777777" w:rsidR="00E71CFA" w:rsidRDefault="00E71CFA" w:rsidP="00E71CFA">
      <w:pPr>
        <w:pStyle w:val="FP"/>
        <w:keepNext/>
        <w:rPr>
          <w:i/>
          <w:iCs/>
          <w:sz w:val="18"/>
          <w:szCs w:val="18"/>
        </w:rPr>
      </w:pPr>
      <w:r w:rsidRPr="005B25A1">
        <w:rPr>
          <w:i/>
          <w:iCs/>
          <w:sz w:val="18"/>
          <w:szCs w:val="18"/>
        </w:rPr>
        <w:t>Josep (DT) comments, would be OK with 'r09 + remove 'monitoring''.</w:t>
      </w:r>
    </w:p>
    <w:p w14:paraId="24E4BE46" w14:textId="77777777" w:rsidR="00E71CFA" w:rsidRDefault="00E71CFA" w:rsidP="00E71CFA">
      <w:pPr>
        <w:pStyle w:val="FP"/>
        <w:keepNext/>
        <w:rPr>
          <w:i/>
          <w:iCs/>
          <w:sz w:val="18"/>
          <w:szCs w:val="18"/>
        </w:rPr>
      </w:pPr>
      <w:r w:rsidRPr="005B25A1">
        <w:rPr>
          <w:i/>
          <w:iCs/>
          <w:sz w:val="18"/>
          <w:szCs w:val="18"/>
        </w:rPr>
        <w:t>Huazhang (vivo) r09 + removing 'monitor' is ok to me.</w:t>
      </w:r>
    </w:p>
    <w:p w14:paraId="76645A0B" w14:textId="77777777" w:rsidR="00E71CFA" w:rsidRDefault="00E71CFA" w:rsidP="00E71CFA">
      <w:pPr>
        <w:pStyle w:val="FP"/>
        <w:keepNext/>
        <w:rPr>
          <w:i/>
          <w:iCs/>
          <w:sz w:val="18"/>
          <w:szCs w:val="18"/>
        </w:rPr>
      </w:pPr>
      <w:r w:rsidRPr="005B25A1">
        <w:rPr>
          <w:i/>
          <w:iCs/>
          <w:sz w:val="18"/>
          <w:szCs w:val="18"/>
        </w:rPr>
        <w:t>Changhong (Intel) asks Tao to mark it for CC#4. Let's aim to approved the r09 + removing 'monitoring', if not, we can establish working agreement.</w:t>
      </w:r>
    </w:p>
    <w:p w14:paraId="02DF574E" w14:textId="77777777" w:rsidR="00E71CFA" w:rsidRDefault="00E71CFA" w:rsidP="00E71CFA">
      <w:pPr>
        <w:pStyle w:val="FP"/>
        <w:keepNext/>
        <w:rPr>
          <w:i/>
          <w:iCs/>
          <w:sz w:val="18"/>
          <w:szCs w:val="18"/>
        </w:rPr>
      </w:pPr>
      <w:r w:rsidRPr="005B25A1">
        <w:rPr>
          <w:i/>
          <w:iCs/>
          <w:sz w:val="18"/>
          <w:szCs w:val="18"/>
        </w:rPr>
        <w:t>Krisztian (Apple): just to reiterate, we can only accept r10.</w:t>
      </w:r>
    </w:p>
    <w:p w14:paraId="4D24EFD3" w14:textId="77777777" w:rsidR="00E71CFA" w:rsidRDefault="00E71CFA" w:rsidP="00E71CFA">
      <w:pPr>
        <w:pStyle w:val="FP"/>
        <w:keepNext/>
        <w:rPr>
          <w:i/>
          <w:iCs/>
          <w:sz w:val="18"/>
          <w:szCs w:val="18"/>
        </w:rPr>
      </w:pPr>
      <w:r w:rsidRPr="005B25A1">
        <w:rPr>
          <w:i/>
          <w:iCs/>
          <w:sz w:val="18"/>
          <w:szCs w:val="18"/>
        </w:rPr>
        <w:t>Krisztian (Apple) objects to 'r09 + removing 'monitoring'. We can of course discuss it in CC#4.</w:t>
      </w:r>
    </w:p>
    <w:p w14:paraId="1D115D1B" w14:textId="77777777" w:rsidR="00E71CFA" w:rsidRDefault="00E71CFA" w:rsidP="00E71CFA">
      <w:pPr>
        <w:pStyle w:val="FP"/>
        <w:keepNext/>
        <w:rPr>
          <w:i/>
          <w:iCs/>
          <w:sz w:val="18"/>
          <w:szCs w:val="18"/>
        </w:rPr>
      </w:pPr>
      <w:r w:rsidRPr="005B25A1">
        <w:rPr>
          <w:i/>
          <w:iCs/>
          <w:sz w:val="18"/>
          <w:szCs w:val="18"/>
        </w:rPr>
        <w:t>==== Final Comments Deadline ====.</w:t>
      </w:r>
    </w:p>
    <w:p w14:paraId="3E2D8B0F" w14:textId="77777777" w:rsidR="00E71CFA" w:rsidRPr="005B25A1" w:rsidRDefault="00E71CFA" w:rsidP="00E71CFA">
      <w:pPr>
        <w:pStyle w:val="FP"/>
        <w:keepNext/>
        <w:rPr>
          <w:i/>
          <w:iCs/>
          <w:sz w:val="18"/>
          <w:szCs w:val="18"/>
        </w:rPr>
      </w:pPr>
    </w:p>
    <w:p w14:paraId="22B4A813" w14:textId="77777777" w:rsidR="00E71CFA" w:rsidRPr="005B25A1" w:rsidRDefault="00E71CFA" w:rsidP="00E71CFA">
      <w:pPr>
        <w:keepNext/>
        <w:keepLines/>
        <w:rPr>
          <w:b/>
          <w:bCs/>
        </w:rPr>
      </w:pPr>
      <w:r>
        <w:rPr>
          <w:b/>
          <w:bCs/>
        </w:rPr>
        <w:t>CC#4</w:t>
      </w:r>
      <w:r w:rsidRPr="005B25A1">
        <w:rPr>
          <w:b/>
          <w:bCs/>
        </w:rPr>
        <w:t xml:space="preserve"> Discussion:</w:t>
      </w:r>
    </w:p>
    <w:p w14:paraId="50D6C125" w14:textId="3EFAEC19" w:rsidR="00E71CFA" w:rsidRDefault="00E71CFA" w:rsidP="00E71CFA">
      <w:pPr>
        <w:keepNext/>
        <w:keepLines/>
      </w:pPr>
      <w:r>
        <w:t>Deutsche Telekom commented that as r10 had received objections, that r09 is reviewed in order to make minor changes in order to agree this. Apple commented that they disagreed with r09 and provided r10 before the deadline. Intel commented that there was no explicit objection to r10. It was decided to hold a show of hands on this.</w:t>
      </w:r>
    </w:p>
    <w:p w14:paraId="15B85657" w14:textId="15497F73" w:rsidR="00E71CFA" w:rsidRPr="00E71CFA" w:rsidRDefault="00E71CFA" w:rsidP="00E71CFA">
      <w:pPr>
        <w:keepNext/>
        <w:keepLines/>
        <w:rPr>
          <w:b/>
          <w:bCs/>
        </w:rPr>
      </w:pPr>
      <w:r w:rsidRPr="00E71CFA">
        <w:rPr>
          <w:b/>
          <w:bCs/>
        </w:rPr>
        <w:t>Support for r10:</w:t>
      </w:r>
      <w:r w:rsidRPr="00E71CFA">
        <w:rPr>
          <w:b/>
          <w:bCs/>
        </w:rPr>
        <w:tab/>
      </w:r>
      <w:r>
        <w:rPr>
          <w:b/>
          <w:bCs/>
        </w:rPr>
        <w:t>4</w:t>
      </w:r>
    </w:p>
    <w:p w14:paraId="5BD4FF0D" w14:textId="7FB03860" w:rsidR="00E71CFA" w:rsidRDefault="00E71CFA" w:rsidP="00E71CFA">
      <w:pPr>
        <w:keepNext/>
        <w:keepLines/>
      </w:pPr>
      <w:r>
        <w:t>Apple;  Google;  BROADCOM;  MediaTek</w:t>
      </w:r>
    </w:p>
    <w:p w14:paraId="139EC0D0" w14:textId="0D4E8ED9" w:rsidR="00E71CFA" w:rsidRPr="00E71CFA" w:rsidRDefault="00E71CFA" w:rsidP="00E71CFA">
      <w:pPr>
        <w:keepNext/>
        <w:keepLines/>
        <w:rPr>
          <w:b/>
          <w:bCs/>
        </w:rPr>
      </w:pPr>
      <w:r>
        <w:rPr>
          <w:b/>
          <w:bCs/>
        </w:rPr>
        <w:t>Objection to</w:t>
      </w:r>
      <w:r w:rsidRPr="00E71CFA">
        <w:rPr>
          <w:b/>
          <w:bCs/>
        </w:rPr>
        <w:t xml:space="preserve"> r</w:t>
      </w:r>
      <w:r>
        <w:rPr>
          <w:b/>
          <w:bCs/>
        </w:rPr>
        <w:t>10</w:t>
      </w:r>
      <w:r w:rsidRPr="00E71CFA">
        <w:rPr>
          <w:b/>
          <w:bCs/>
        </w:rPr>
        <w:t>:</w:t>
      </w:r>
      <w:r w:rsidRPr="00E71CFA">
        <w:rPr>
          <w:b/>
          <w:bCs/>
        </w:rPr>
        <w:tab/>
      </w:r>
      <w:r>
        <w:rPr>
          <w:b/>
          <w:bCs/>
        </w:rPr>
        <w:t>2</w:t>
      </w:r>
    </w:p>
    <w:p w14:paraId="780989C5" w14:textId="2480416F" w:rsidR="00E71CFA" w:rsidRDefault="00E71CFA" w:rsidP="00E71CFA">
      <w:pPr>
        <w:keepNext/>
        <w:keepLines/>
      </w:pPr>
      <w:r>
        <w:t>Vodafone;  Orange</w:t>
      </w:r>
    </w:p>
    <w:p w14:paraId="187280A3" w14:textId="77777777" w:rsidR="00E71CFA" w:rsidRDefault="00E71CFA" w:rsidP="00E71CFA">
      <w:pPr>
        <w:keepNext/>
        <w:keepLines/>
      </w:pPr>
    </w:p>
    <w:p w14:paraId="468F80D5" w14:textId="228C9DE0" w:rsidR="00E71CFA" w:rsidRPr="00E71CFA" w:rsidRDefault="00E71CFA" w:rsidP="00E71CFA">
      <w:pPr>
        <w:keepNext/>
        <w:keepLines/>
        <w:rPr>
          <w:b/>
          <w:bCs/>
        </w:rPr>
      </w:pPr>
      <w:r w:rsidRPr="00E71CFA">
        <w:rPr>
          <w:b/>
          <w:bCs/>
        </w:rPr>
        <w:t>Support for r09:</w:t>
      </w:r>
      <w:r w:rsidRPr="00E71CFA">
        <w:rPr>
          <w:b/>
          <w:bCs/>
        </w:rPr>
        <w:tab/>
      </w:r>
      <w:r>
        <w:rPr>
          <w:b/>
          <w:bCs/>
        </w:rPr>
        <w:t>13</w:t>
      </w:r>
    </w:p>
    <w:p w14:paraId="202CA979" w14:textId="0BEC513F" w:rsidR="00E71CFA" w:rsidRDefault="00E71CFA" w:rsidP="00E71CFA">
      <w:pPr>
        <w:keepNext/>
        <w:keepLines/>
      </w:pPr>
      <w:r>
        <w:t>Deutsche Telekom;  KDDI;  Vodafone;  Ericsson;  Lenovo;  Telefonica;  NEC;  AT&amp;T;  MediaTek;  Intel;  BT;  ZTE;  Nokia</w:t>
      </w:r>
    </w:p>
    <w:p w14:paraId="591954E9" w14:textId="7F14023A" w:rsidR="00E71CFA" w:rsidRPr="00E71CFA" w:rsidRDefault="00E71CFA" w:rsidP="00E71CFA">
      <w:pPr>
        <w:keepNext/>
        <w:keepLines/>
        <w:rPr>
          <w:b/>
          <w:bCs/>
        </w:rPr>
      </w:pPr>
      <w:r>
        <w:rPr>
          <w:b/>
          <w:bCs/>
        </w:rPr>
        <w:t>Objection to</w:t>
      </w:r>
      <w:r w:rsidRPr="00E71CFA">
        <w:rPr>
          <w:b/>
          <w:bCs/>
        </w:rPr>
        <w:t xml:space="preserve"> r09:</w:t>
      </w:r>
      <w:r w:rsidRPr="00E71CFA">
        <w:rPr>
          <w:b/>
          <w:bCs/>
        </w:rPr>
        <w:tab/>
      </w:r>
      <w:r>
        <w:rPr>
          <w:b/>
          <w:bCs/>
        </w:rPr>
        <w:t>1</w:t>
      </w:r>
    </w:p>
    <w:p w14:paraId="307807F4" w14:textId="03F58E38" w:rsidR="00E71CFA" w:rsidRDefault="00E71CFA" w:rsidP="00E71CFA">
      <w:pPr>
        <w:keepNext/>
        <w:keepLines/>
      </w:pPr>
      <w:r>
        <w:t>Apple</w:t>
      </w:r>
    </w:p>
    <w:p w14:paraId="3432165A" w14:textId="7A7FBDAF" w:rsidR="00E71CFA" w:rsidRPr="00E71CFA" w:rsidRDefault="00E71CFA" w:rsidP="00E71CFA">
      <w:pPr>
        <w:rPr>
          <w:b/>
          <w:bCs/>
          <w:color w:val="0000FF"/>
          <w:lang w:eastAsia="en-US"/>
        </w:rPr>
      </w:pPr>
      <w:r w:rsidRPr="00E71CFA">
        <w:rPr>
          <w:b/>
          <w:bCs/>
          <w:color w:val="0000FF"/>
          <w:lang w:eastAsia="en-US"/>
        </w:rPr>
        <w:t>There were objections to both revisions and it was preferable to allow more time to try to come to agreement on this.</w:t>
      </w:r>
    </w:p>
    <w:p w14:paraId="6DCEF748" w14:textId="37F17B8B" w:rsidR="00403CAD" w:rsidRDefault="000044B6" w:rsidP="00E71CFA">
      <w:pPr>
        <w:keepNext/>
        <w:keepLines/>
      </w:pPr>
      <w:r>
        <w:t>Apple did not understand any reasons for objections to r10. Deutsche Telekom commented that there were a number of companies considered this too restrictive as it is possible that it is not supported by UEs and would limit it to specific connections and suggested going forward with r09. The SA WG2 Chair asked whether this could be agreed for now and further worked upon in the Normative Phase, by adding an editor's note for example. Apple commented that this would be acceptable. Vodafone commented that r09 with an editor's note that this will be further considered in the normative phase could be accepted. Intel commented that this should be added as a note in the TR, rather than an editor's note. The SA WG2 Chair commented that adding a note now and dealing with issues for the CRs is preferable to setting a Working Agreement in the Study phase.</w:t>
      </w:r>
      <w:r w:rsidR="00403CAD">
        <w:t xml:space="preserve"> </w:t>
      </w:r>
    </w:p>
    <w:p w14:paraId="4B9C16C9" w14:textId="52ECB4B1" w:rsidR="000044B6" w:rsidRDefault="000044B6" w:rsidP="00E71CFA">
      <w:pPr>
        <w:keepNext/>
        <w:keepLines/>
      </w:pPr>
      <w:r>
        <w:t xml:space="preserve">r09 was agreed and was revised to </w:t>
      </w:r>
      <w:r w:rsidRPr="000044B6">
        <w:rPr>
          <w:color w:val="0000FF"/>
        </w:rPr>
        <w:t>S2-2301485</w:t>
      </w:r>
      <w:r>
        <w:t xml:space="preserve">, which was </w:t>
      </w:r>
      <w:r w:rsidRPr="00C3284B">
        <w:rPr>
          <w:color w:val="FF0000"/>
          <w:lang w:eastAsia="en-US"/>
        </w:rPr>
        <w:t>approved</w:t>
      </w:r>
      <w:r>
        <w:t>.</w:t>
      </w:r>
    </w:p>
    <w:p w14:paraId="102A28B4" w14:textId="44D52C53" w:rsidR="00403CAD" w:rsidRPr="00403CAD" w:rsidRDefault="00403CAD" w:rsidP="00E71CFA">
      <w:pPr>
        <w:keepNext/>
        <w:keepLines/>
        <w:rPr>
          <w:b/>
          <w:bCs/>
          <w:color w:val="0000FF"/>
        </w:rPr>
      </w:pPr>
      <w:r w:rsidRPr="00403CAD">
        <w:rPr>
          <w:b/>
          <w:bCs/>
          <w:color w:val="0000FF"/>
        </w:rPr>
        <w:t>Apple asked for the following to be recorded in these notes:</w:t>
      </w:r>
    </w:p>
    <w:p w14:paraId="41123EE0" w14:textId="20E70CAA" w:rsidR="00403CAD" w:rsidRPr="00403CAD" w:rsidRDefault="00FF0A8E" w:rsidP="00E71CFA">
      <w:pPr>
        <w:keepNext/>
        <w:keepLines/>
        <w:rPr>
          <w:b/>
          <w:bCs/>
          <w:color w:val="0000FF"/>
        </w:rPr>
      </w:pPr>
      <w:r>
        <w:rPr>
          <w:b/>
          <w:bCs/>
          <w:color w:val="0000FF"/>
        </w:rPr>
        <w:t>'Apple has a concern with this NOTE as it is unclear what SA2 needs to discuss further. During normative phase SA2 needs to discuss whether the scope includes the UE publication of standardized traffic categories. During the discussions, Apple objected to include it in the scope of KI#2 conclusion and proposed to move forward with S2-2301146r10 that restricts the scope to UE publication of operator-specific connection capabilities.'</w:t>
      </w:r>
    </w:p>
    <w:p w14:paraId="59BC84AD" w14:textId="39B79570" w:rsidR="00E71CFA" w:rsidRPr="00EB0339" w:rsidRDefault="00E71CFA" w:rsidP="00E71CFA">
      <w:r w:rsidRPr="005B25A1">
        <w:rPr>
          <w:b/>
          <w:bCs/>
        </w:rPr>
        <w:t>Status:</w:t>
      </w:r>
      <w:r>
        <w:t xml:space="preserve"> </w:t>
      </w:r>
      <w:r w:rsidR="000044B6">
        <w:t xml:space="preserve">r09 was agreed and was revised to </w:t>
      </w:r>
      <w:r w:rsidR="000044B6" w:rsidRPr="000044B6">
        <w:rPr>
          <w:color w:val="0000FF"/>
        </w:rPr>
        <w:t>S2-2301485</w:t>
      </w:r>
      <w:r w:rsidR="000044B6">
        <w:t xml:space="preserve">, which was </w:t>
      </w:r>
      <w:r w:rsidR="000044B6" w:rsidRPr="00C3284B">
        <w:rPr>
          <w:color w:val="FF0000"/>
          <w:lang w:eastAsia="en-US"/>
        </w:rPr>
        <w:t>approved</w:t>
      </w:r>
      <w:r w:rsidR="000044B6">
        <w:t>.</w:t>
      </w:r>
    </w:p>
    <w:p w14:paraId="7228A008" w14:textId="77777777" w:rsidR="00E71CFA" w:rsidRDefault="00E71CFA" w:rsidP="008F68AC">
      <w:pPr>
        <w:rPr>
          <w:lang w:eastAsia="en-US"/>
        </w:rPr>
      </w:pPr>
    </w:p>
    <w:p w14:paraId="0548D87C" w14:textId="77777777" w:rsidR="00D37E56" w:rsidRDefault="00D37E56" w:rsidP="00D37E56">
      <w:pPr>
        <w:pStyle w:val="NormTop"/>
      </w:pPr>
      <w:r>
        <w:rPr>
          <w:color w:val="0000FF"/>
        </w:rPr>
        <w:t>S2-2301359</w:t>
      </w:r>
      <w:r w:rsidRPr="00D53282">
        <w:t xml:space="preserve"> </w:t>
      </w:r>
      <w:r>
        <w:t>(LS OUT) [DRAFT] LS on RAN information exposure for XRM (Source: Ericsson)</w:t>
      </w:r>
      <w:r>
        <w:br/>
      </w:r>
      <w:r w:rsidRPr="00D53282">
        <w:rPr>
          <w:b/>
        </w:rPr>
        <w:t>Document for:</w:t>
      </w:r>
      <w:r w:rsidRPr="00D53282">
        <w:t xml:space="preserve"> </w:t>
      </w:r>
      <w:r>
        <w:t>Approval</w:t>
      </w:r>
      <w:r>
        <w:br/>
      </w:r>
      <w:r w:rsidRPr="00D53282">
        <w:rPr>
          <w:b/>
        </w:rPr>
        <w:t>Abstract:</w:t>
      </w:r>
      <w:r w:rsidRPr="00D53282">
        <w:t xml:space="preserve"> </w:t>
      </w:r>
      <w:r>
        <w:br/>
        <w:t>To: RAN WG3.</w:t>
      </w:r>
    </w:p>
    <w:p w14:paraId="56A5D1AE" w14:textId="77777777" w:rsidR="00D37E56" w:rsidRPr="00B81031" w:rsidRDefault="00D37E56" w:rsidP="00D37E56">
      <w:pPr>
        <w:keepNext/>
        <w:keepLines/>
        <w:rPr>
          <w:i/>
        </w:rPr>
      </w:pPr>
      <w:r w:rsidRPr="00B81031">
        <w:rPr>
          <w:b/>
          <w:bCs/>
          <w:i/>
        </w:rPr>
        <w:t>Comment:</w:t>
      </w:r>
      <w:r>
        <w:rPr>
          <w:i/>
        </w:rPr>
        <w:t xml:space="preserve"> S2-2301359: Created at CC#2.</w:t>
      </w:r>
    </w:p>
    <w:p w14:paraId="3269E8BD" w14:textId="77777777" w:rsidR="00D37E56" w:rsidRPr="005B25A1" w:rsidRDefault="00D37E56" w:rsidP="00D37E56">
      <w:pPr>
        <w:pStyle w:val="FP"/>
        <w:keepNext/>
        <w:rPr>
          <w:b/>
          <w:bCs/>
          <w:i/>
          <w:iCs/>
          <w:sz w:val="18"/>
          <w:szCs w:val="18"/>
        </w:rPr>
      </w:pPr>
      <w:r w:rsidRPr="005B25A1">
        <w:rPr>
          <w:b/>
          <w:bCs/>
          <w:i/>
          <w:iCs/>
          <w:sz w:val="18"/>
          <w:szCs w:val="18"/>
        </w:rPr>
        <w:t>e-mail discussion:</w:t>
      </w:r>
    </w:p>
    <w:p w14:paraId="24125D0C" w14:textId="77777777" w:rsidR="00D37E56" w:rsidRDefault="00D37E56" w:rsidP="00D37E56">
      <w:pPr>
        <w:pStyle w:val="FP"/>
        <w:keepNext/>
        <w:rPr>
          <w:i/>
          <w:iCs/>
          <w:sz w:val="18"/>
          <w:szCs w:val="18"/>
        </w:rPr>
      </w:pPr>
      <w:r w:rsidRPr="005B25A1">
        <w:rPr>
          <w:i/>
          <w:iCs/>
          <w:sz w:val="18"/>
          <w:szCs w:val="18"/>
        </w:rPr>
        <w:t>Paul (Ericsson) provides Draft LS to RAN WG3 on on RAN information exposure for XRM.</w:t>
      </w:r>
    </w:p>
    <w:p w14:paraId="6F886CA6" w14:textId="77777777" w:rsidR="00D37E56" w:rsidRDefault="00D37E56" w:rsidP="00D37E56">
      <w:pPr>
        <w:pStyle w:val="FP"/>
        <w:keepNext/>
        <w:rPr>
          <w:i/>
          <w:iCs/>
          <w:sz w:val="18"/>
          <w:szCs w:val="18"/>
        </w:rPr>
      </w:pPr>
      <w:r w:rsidRPr="005B25A1">
        <w:rPr>
          <w:i/>
          <w:iCs/>
          <w:sz w:val="18"/>
          <w:szCs w:val="18"/>
        </w:rPr>
        <w:t>Zhuoyun (Tencent) provides r02.</w:t>
      </w:r>
    </w:p>
    <w:p w14:paraId="5FBD0D98" w14:textId="77777777" w:rsidR="00D37E56" w:rsidRDefault="00D37E56" w:rsidP="00D37E56">
      <w:pPr>
        <w:pStyle w:val="FP"/>
        <w:keepNext/>
        <w:rPr>
          <w:i/>
          <w:iCs/>
          <w:sz w:val="18"/>
          <w:szCs w:val="18"/>
        </w:rPr>
      </w:pPr>
      <w:r w:rsidRPr="005B25A1">
        <w:rPr>
          <w:i/>
          <w:iCs/>
          <w:sz w:val="18"/>
          <w:szCs w:val="18"/>
        </w:rPr>
        <w:t>Dan(China Mobile) provides r01 with stating that these two aspects have been concluded in TR conclusion.</w:t>
      </w:r>
    </w:p>
    <w:p w14:paraId="72BF72A2" w14:textId="77777777" w:rsidR="00D37E56" w:rsidRDefault="00D37E56" w:rsidP="00D37E56">
      <w:pPr>
        <w:pStyle w:val="FP"/>
        <w:keepNext/>
        <w:rPr>
          <w:i/>
          <w:iCs/>
          <w:sz w:val="18"/>
          <w:szCs w:val="18"/>
        </w:rPr>
      </w:pPr>
      <w:r w:rsidRPr="005B25A1">
        <w:rPr>
          <w:i/>
          <w:iCs/>
          <w:sz w:val="18"/>
          <w:szCs w:val="18"/>
        </w:rPr>
        <w:t>==== Revisions Deadline ====.</w:t>
      </w:r>
    </w:p>
    <w:p w14:paraId="359D98B4" w14:textId="77777777" w:rsidR="00D37E56" w:rsidRDefault="00D37E56" w:rsidP="00D37E56">
      <w:pPr>
        <w:pStyle w:val="FP"/>
        <w:keepNext/>
        <w:rPr>
          <w:i/>
          <w:iCs/>
          <w:sz w:val="18"/>
          <w:szCs w:val="18"/>
        </w:rPr>
      </w:pPr>
      <w:r w:rsidRPr="005B25A1">
        <w:rPr>
          <w:i/>
          <w:iCs/>
          <w:sz w:val="18"/>
          <w:szCs w:val="18"/>
        </w:rPr>
        <w:t>Xiaowan Ke(vivo) disagree all the revisions and original version, provides comments and update(see r03 in draft folder).</w:t>
      </w:r>
    </w:p>
    <w:p w14:paraId="79F801EF" w14:textId="77777777" w:rsidR="00D37E56" w:rsidRDefault="00D37E56" w:rsidP="00D37E56">
      <w:pPr>
        <w:pStyle w:val="FP"/>
        <w:keepNext/>
        <w:rPr>
          <w:i/>
          <w:iCs/>
          <w:sz w:val="18"/>
          <w:szCs w:val="18"/>
        </w:rPr>
      </w:pPr>
      <w:r w:rsidRPr="005B25A1">
        <w:rPr>
          <w:i/>
          <w:iCs/>
          <w:sz w:val="18"/>
          <w:szCs w:val="18"/>
        </w:rPr>
        <w:t>Zhuoyun (Tencent) is fine with r01-r03, prefers r03, objects to r00.</w:t>
      </w:r>
    </w:p>
    <w:p w14:paraId="3A6F3824" w14:textId="77777777" w:rsidR="00D37E56" w:rsidRDefault="00D37E56" w:rsidP="00D37E56">
      <w:pPr>
        <w:pStyle w:val="FP"/>
        <w:keepNext/>
        <w:rPr>
          <w:i/>
          <w:iCs/>
          <w:sz w:val="18"/>
          <w:szCs w:val="18"/>
        </w:rPr>
      </w:pPr>
      <w:r w:rsidRPr="005B25A1">
        <w:rPr>
          <w:i/>
          <w:iCs/>
          <w:sz w:val="18"/>
          <w:szCs w:val="18"/>
        </w:rPr>
        <w:t>Paul (Ericsson) provides r04 in DRAFTS folder and asks to discuss it in CC#3.</w:t>
      </w:r>
    </w:p>
    <w:p w14:paraId="57C9A2E8" w14:textId="77777777" w:rsidR="00D37E56" w:rsidRDefault="00D37E56" w:rsidP="00D37E56">
      <w:pPr>
        <w:pStyle w:val="FP"/>
        <w:keepNext/>
        <w:rPr>
          <w:i/>
          <w:iCs/>
          <w:sz w:val="18"/>
          <w:szCs w:val="18"/>
        </w:rPr>
      </w:pPr>
      <w:r w:rsidRPr="005B25A1">
        <w:rPr>
          <w:i/>
          <w:iCs/>
          <w:sz w:val="18"/>
          <w:szCs w:val="18"/>
        </w:rPr>
        <w:t>Chunshan (CATT) comments on the questions in the r04 LS.</w:t>
      </w:r>
    </w:p>
    <w:p w14:paraId="6D7B7259" w14:textId="77777777" w:rsidR="00D37E56" w:rsidRDefault="00D37E56" w:rsidP="00D37E56">
      <w:pPr>
        <w:pStyle w:val="FP"/>
        <w:keepNext/>
        <w:rPr>
          <w:i/>
          <w:iCs/>
          <w:sz w:val="18"/>
          <w:szCs w:val="18"/>
        </w:rPr>
      </w:pPr>
      <w:r w:rsidRPr="005B25A1">
        <w:rPr>
          <w:i/>
          <w:iCs/>
          <w:sz w:val="18"/>
          <w:szCs w:val="18"/>
        </w:rPr>
        <w:t>Antoine (Orange): There is misalignment on the questionned WGs.</w:t>
      </w:r>
    </w:p>
    <w:p w14:paraId="33DEB8E5" w14:textId="77777777" w:rsidR="00D37E56" w:rsidRDefault="00D37E56" w:rsidP="00D37E56">
      <w:pPr>
        <w:pStyle w:val="FP"/>
        <w:keepNext/>
        <w:rPr>
          <w:i/>
          <w:iCs/>
          <w:sz w:val="18"/>
          <w:szCs w:val="18"/>
        </w:rPr>
      </w:pPr>
      <w:r w:rsidRPr="005B25A1">
        <w:rPr>
          <w:i/>
          <w:iCs/>
          <w:sz w:val="18"/>
          <w:szCs w:val="18"/>
        </w:rPr>
        <w:t>Dario (Qualcomm) support r04.</w:t>
      </w:r>
    </w:p>
    <w:p w14:paraId="0267E6B6" w14:textId="77777777" w:rsidR="00D37E56" w:rsidRDefault="00D37E56" w:rsidP="00D37E56">
      <w:pPr>
        <w:pStyle w:val="FP"/>
        <w:keepNext/>
        <w:rPr>
          <w:i/>
          <w:iCs/>
          <w:sz w:val="18"/>
          <w:szCs w:val="18"/>
        </w:rPr>
      </w:pPr>
      <w:r w:rsidRPr="005B25A1">
        <w:rPr>
          <w:i/>
          <w:iCs/>
          <w:sz w:val="18"/>
          <w:szCs w:val="18"/>
        </w:rPr>
        <w:t>Hui(Huawei) fine with r04.</w:t>
      </w:r>
    </w:p>
    <w:p w14:paraId="670A8C76" w14:textId="77777777" w:rsidR="00D37E56" w:rsidRDefault="00D37E56" w:rsidP="00D37E56">
      <w:pPr>
        <w:pStyle w:val="FP"/>
        <w:keepNext/>
        <w:rPr>
          <w:i/>
          <w:iCs/>
          <w:sz w:val="18"/>
          <w:szCs w:val="18"/>
        </w:rPr>
      </w:pPr>
      <w:r w:rsidRPr="005B25A1">
        <w:rPr>
          <w:i/>
          <w:iCs/>
          <w:sz w:val="18"/>
          <w:szCs w:val="18"/>
        </w:rPr>
        <w:t>Xiaowan(vivo) disagree r04, just like feasibility question of L4S, the LS should focus on the feasibility question.</w:t>
      </w:r>
    </w:p>
    <w:p w14:paraId="1ABB7B7D" w14:textId="77777777" w:rsidR="00D37E56" w:rsidRDefault="00D37E56" w:rsidP="00D37E56">
      <w:pPr>
        <w:pStyle w:val="FP"/>
        <w:keepNext/>
        <w:rPr>
          <w:i/>
          <w:iCs/>
          <w:sz w:val="18"/>
          <w:szCs w:val="18"/>
        </w:rPr>
      </w:pPr>
      <w:r w:rsidRPr="005B25A1">
        <w:rPr>
          <w:i/>
          <w:iCs/>
          <w:sz w:val="18"/>
          <w:szCs w:val="18"/>
        </w:rPr>
        <w:t>Haley(Lenovo) disagree with r04 and prefer to ask whether it is feasible for RAN to support these exposure features.</w:t>
      </w:r>
    </w:p>
    <w:p w14:paraId="257D351E" w14:textId="77777777" w:rsidR="00D37E56" w:rsidRDefault="00D37E56" w:rsidP="00D37E56">
      <w:pPr>
        <w:pStyle w:val="FP"/>
        <w:keepNext/>
        <w:rPr>
          <w:i/>
          <w:iCs/>
          <w:sz w:val="18"/>
          <w:szCs w:val="18"/>
        </w:rPr>
      </w:pPr>
      <w:r w:rsidRPr="005B25A1">
        <w:rPr>
          <w:i/>
          <w:iCs/>
          <w:sz w:val="18"/>
          <w:szCs w:val="18"/>
        </w:rPr>
        <w:t>Paul (Ericsson) provides comments.</w:t>
      </w:r>
    </w:p>
    <w:p w14:paraId="4F6B770C" w14:textId="77777777" w:rsidR="00D37E56" w:rsidRDefault="00D37E56" w:rsidP="00D37E56">
      <w:pPr>
        <w:pStyle w:val="FP"/>
        <w:keepNext/>
        <w:rPr>
          <w:i/>
          <w:iCs/>
          <w:sz w:val="18"/>
          <w:szCs w:val="18"/>
        </w:rPr>
      </w:pPr>
      <w:r w:rsidRPr="005B25A1">
        <w:rPr>
          <w:i/>
          <w:iCs/>
          <w:sz w:val="18"/>
          <w:szCs w:val="18"/>
        </w:rPr>
        <w:t>Dario (Qualcomm) 👍.</w:t>
      </w:r>
    </w:p>
    <w:p w14:paraId="68C2D535" w14:textId="77777777" w:rsidR="00D37E56" w:rsidRDefault="00D37E56" w:rsidP="00D37E56">
      <w:pPr>
        <w:pStyle w:val="FP"/>
        <w:keepNext/>
        <w:rPr>
          <w:i/>
          <w:iCs/>
          <w:sz w:val="18"/>
          <w:szCs w:val="18"/>
        </w:rPr>
      </w:pPr>
      <w:r w:rsidRPr="005B25A1">
        <w:rPr>
          <w:i/>
          <w:iCs/>
          <w:sz w:val="18"/>
          <w:szCs w:val="18"/>
        </w:rPr>
        <w:t>==== Final Comments Deadline ====.</w:t>
      </w:r>
    </w:p>
    <w:p w14:paraId="157A47E5" w14:textId="77777777" w:rsidR="00D37E56" w:rsidRPr="005B25A1" w:rsidRDefault="00D37E56" w:rsidP="00D37E56">
      <w:pPr>
        <w:pStyle w:val="FP"/>
        <w:keepNext/>
        <w:rPr>
          <w:i/>
          <w:iCs/>
          <w:sz w:val="18"/>
          <w:szCs w:val="18"/>
        </w:rPr>
      </w:pPr>
    </w:p>
    <w:p w14:paraId="7554DE31" w14:textId="77777777" w:rsidR="00D37E56" w:rsidRPr="005B25A1" w:rsidRDefault="00D37E56" w:rsidP="00D37E56">
      <w:pPr>
        <w:keepNext/>
        <w:keepLines/>
      </w:pPr>
      <w:r w:rsidRPr="005B25A1">
        <w:t>CC#3: This should be discussed until the deadline and can be handled in CC#4 if necessary.</w:t>
      </w:r>
    </w:p>
    <w:p w14:paraId="5E0F54DF" w14:textId="77777777" w:rsidR="00D37E56" w:rsidRPr="005B25A1" w:rsidRDefault="00D37E56" w:rsidP="00D37E56">
      <w:pPr>
        <w:keepNext/>
        <w:keepLines/>
        <w:rPr>
          <w:b/>
          <w:bCs/>
        </w:rPr>
      </w:pPr>
      <w:r>
        <w:rPr>
          <w:b/>
          <w:bCs/>
        </w:rPr>
        <w:t>CC#4</w:t>
      </w:r>
      <w:r w:rsidRPr="005B25A1">
        <w:rPr>
          <w:b/>
          <w:bCs/>
        </w:rPr>
        <w:t xml:space="preserve"> Discussion:</w:t>
      </w:r>
    </w:p>
    <w:p w14:paraId="3CA5BB48" w14:textId="695C7CD6" w:rsidR="00D37E56" w:rsidRDefault="00D37E56" w:rsidP="00D37E56">
      <w:pPr>
        <w:rPr>
          <w:lang w:eastAsia="en-US"/>
        </w:rPr>
      </w:pPr>
      <w:r>
        <w:rPr>
          <w:lang w:eastAsia="en-US"/>
        </w:rPr>
        <w:t xml:space="preserve">r04 was the latest revision. No revision could be agreed and this was </w:t>
      </w:r>
      <w:r w:rsidRPr="00D37E56">
        <w:rPr>
          <w:color w:val="0000FF"/>
          <w:lang w:eastAsia="en-US"/>
        </w:rPr>
        <w:t>postponed</w:t>
      </w:r>
      <w:r>
        <w:rPr>
          <w:lang w:eastAsia="en-US"/>
        </w:rPr>
        <w:t xml:space="preserve">. </w:t>
      </w:r>
      <w:r w:rsidRPr="00D37E56">
        <w:rPr>
          <w:color w:val="0000FF"/>
          <w:lang w:eastAsia="en-US"/>
        </w:rPr>
        <w:t xml:space="preserve">S2-2301462 </w:t>
      </w:r>
      <w:r>
        <w:rPr>
          <w:lang w:eastAsia="en-US"/>
        </w:rPr>
        <w:t xml:space="preserve">was </w:t>
      </w:r>
      <w:r w:rsidRPr="007763FE">
        <w:rPr>
          <w:color w:val="FF0000"/>
          <w:lang w:eastAsia="en-US"/>
        </w:rPr>
        <w:t>withdrawn</w:t>
      </w:r>
      <w:r>
        <w:rPr>
          <w:lang w:eastAsia="en-US"/>
        </w:rPr>
        <w:t>.</w:t>
      </w:r>
    </w:p>
    <w:p w14:paraId="7363134B" w14:textId="5529F3AB" w:rsidR="00D37E56" w:rsidRPr="00EB0339" w:rsidRDefault="00D37E56" w:rsidP="00D37E56">
      <w:r w:rsidRPr="005B25A1">
        <w:rPr>
          <w:b/>
          <w:bCs/>
        </w:rPr>
        <w:t>Status:</w:t>
      </w:r>
      <w:r>
        <w:t xml:space="preserve"> </w:t>
      </w:r>
      <w:r w:rsidRPr="00D37E56">
        <w:rPr>
          <w:color w:val="0000FF"/>
          <w:lang w:eastAsia="en-US"/>
        </w:rPr>
        <w:t>Postponed</w:t>
      </w:r>
    </w:p>
    <w:p w14:paraId="3ACEE0A2" w14:textId="3AE81431" w:rsidR="008F68AC" w:rsidRDefault="008F68AC" w:rsidP="008F68AC">
      <w:pPr>
        <w:rPr>
          <w:lang w:eastAsia="en-US"/>
        </w:rPr>
      </w:pPr>
    </w:p>
    <w:p w14:paraId="40A7C81F" w14:textId="77777777" w:rsidR="00D37E56" w:rsidRDefault="00D37E56" w:rsidP="00D37E56">
      <w:pPr>
        <w:pStyle w:val="NormTop"/>
      </w:pPr>
      <w:r>
        <w:rPr>
          <w:color w:val="0000FF"/>
        </w:rPr>
        <w:t>S2-2300322</w:t>
      </w:r>
      <w:r w:rsidRPr="00D53282">
        <w:t xml:space="preserve"> </w:t>
      </w:r>
      <w:r>
        <w:t>(LS OUT) [DRAFT] LS on proposed method for Time Synchronization status reporting to UE(s) (Source: Ericsson)</w:t>
      </w:r>
      <w:r>
        <w:br/>
      </w:r>
      <w:r w:rsidRPr="00D53282">
        <w:rPr>
          <w:b/>
        </w:rPr>
        <w:t>Document for:</w:t>
      </w:r>
      <w:r w:rsidRPr="00D53282">
        <w:t xml:space="preserve"> </w:t>
      </w:r>
      <w:r>
        <w:t>Approval</w:t>
      </w:r>
      <w:r>
        <w:br/>
      </w:r>
      <w:r w:rsidRPr="00D53282">
        <w:rPr>
          <w:b/>
        </w:rPr>
        <w:t>Abstract:</w:t>
      </w:r>
      <w:r w:rsidRPr="00D53282">
        <w:t xml:space="preserve"> </w:t>
      </w:r>
      <w:r>
        <w:br/>
        <w:t>Providing additional inputs and seeking feedback based on responses SA WG2 received in replies to LS S2-2209876.</w:t>
      </w:r>
    </w:p>
    <w:p w14:paraId="7FB52DB1" w14:textId="77777777" w:rsidR="00D37E56" w:rsidRPr="005B25A1" w:rsidRDefault="00D37E56" w:rsidP="00D37E56">
      <w:pPr>
        <w:pStyle w:val="FP"/>
        <w:keepNext/>
        <w:rPr>
          <w:b/>
          <w:bCs/>
          <w:i/>
          <w:iCs/>
          <w:sz w:val="18"/>
          <w:szCs w:val="18"/>
        </w:rPr>
      </w:pPr>
      <w:r w:rsidRPr="005B25A1">
        <w:rPr>
          <w:b/>
          <w:bCs/>
          <w:i/>
          <w:iCs/>
          <w:sz w:val="18"/>
          <w:szCs w:val="18"/>
        </w:rPr>
        <w:t>e-mail discussion:</w:t>
      </w:r>
    </w:p>
    <w:p w14:paraId="64A6D6BC" w14:textId="77777777" w:rsidR="00D37E56" w:rsidRDefault="00D37E56" w:rsidP="00D37E56">
      <w:pPr>
        <w:pStyle w:val="FP"/>
        <w:keepNext/>
        <w:rPr>
          <w:i/>
          <w:iCs/>
          <w:sz w:val="18"/>
          <w:szCs w:val="18"/>
        </w:rPr>
      </w:pPr>
      <w:r w:rsidRPr="005B25A1">
        <w:rPr>
          <w:i/>
          <w:iCs/>
          <w:sz w:val="18"/>
          <w:szCs w:val="18"/>
        </w:rPr>
        <w:t>Devaki (Nokia) provides r01 for DRAFT LS out to RAN2 in 322.</w:t>
      </w:r>
    </w:p>
    <w:p w14:paraId="6F88D8D0" w14:textId="77777777" w:rsidR="00D37E56" w:rsidRDefault="00D37E56" w:rsidP="00D37E56">
      <w:pPr>
        <w:pStyle w:val="FP"/>
        <w:keepNext/>
        <w:rPr>
          <w:i/>
          <w:iCs/>
          <w:sz w:val="18"/>
          <w:szCs w:val="18"/>
        </w:rPr>
      </w:pPr>
      <w:r w:rsidRPr="005B25A1">
        <w:rPr>
          <w:i/>
          <w:iCs/>
          <w:sz w:val="18"/>
          <w:szCs w:val="18"/>
        </w:rPr>
        <w:t>Sebastian (Qualcomm) provides r02.</w:t>
      </w:r>
    </w:p>
    <w:p w14:paraId="6FF2A0B1" w14:textId="77777777" w:rsidR="00D37E56" w:rsidRDefault="00D37E56" w:rsidP="00D37E56">
      <w:pPr>
        <w:pStyle w:val="FP"/>
        <w:keepNext/>
        <w:rPr>
          <w:i/>
          <w:iCs/>
          <w:sz w:val="18"/>
          <w:szCs w:val="18"/>
        </w:rPr>
      </w:pPr>
      <w:r w:rsidRPr="005B25A1">
        <w:rPr>
          <w:i/>
          <w:iCs/>
          <w:sz w:val="18"/>
          <w:szCs w:val="18"/>
        </w:rPr>
        <w:t>Shabnam (Ericsson) provides r03.</w:t>
      </w:r>
    </w:p>
    <w:p w14:paraId="4A0B8D54" w14:textId="77777777" w:rsidR="00D37E56" w:rsidRDefault="00D37E56" w:rsidP="00D37E56">
      <w:pPr>
        <w:pStyle w:val="FP"/>
        <w:keepNext/>
        <w:rPr>
          <w:i/>
          <w:iCs/>
          <w:sz w:val="18"/>
          <w:szCs w:val="18"/>
        </w:rPr>
      </w:pPr>
      <w:r w:rsidRPr="005B25A1">
        <w:rPr>
          <w:i/>
          <w:iCs/>
          <w:sz w:val="18"/>
          <w:szCs w:val="18"/>
        </w:rPr>
        <w:t>Sebastian (Qualcomm) provides r04.</w:t>
      </w:r>
    </w:p>
    <w:p w14:paraId="3839A010" w14:textId="77777777" w:rsidR="00D37E56" w:rsidRDefault="00D37E56" w:rsidP="00D37E56">
      <w:pPr>
        <w:pStyle w:val="FP"/>
        <w:keepNext/>
        <w:rPr>
          <w:i/>
          <w:iCs/>
          <w:sz w:val="18"/>
          <w:szCs w:val="18"/>
        </w:rPr>
      </w:pPr>
      <w:r w:rsidRPr="005B25A1">
        <w:rPr>
          <w:i/>
          <w:iCs/>
          <w:sz w:val="18"/>
          <w:szCs w:val="18"/>
        </w:rPr>
        <w:t>Devaki (Nokia) comments.</w:t>
      </w:r>
    </w:p>
    <w:p w14:paraId="15BE69C5" w14:textId="77777777" w:rsidR="00D37E56" w:rsidRDefault="00D37E56" w:rsidP="00D37E56">
      <w:pPr>
        <w:pStyle w:val="FP"/>
        <w:keepNext/>
        <w:rPr>
          <w:i/>
          <w:iCs/>
          <w:sz w:val="18"/>
          <w:szCs w:val="18"/>
        </w:rPr>
      </w:pPr>
      <w:r w:rsidRPr="005B25A1">
        <w:rPr>
          <w:i/>
          <w:iCs/>
          <w:sz w:val="18"/>
          <w:szCs w:val="18"/>
        </w:rPr>
        <w:t>Devaki (Nokia) provides r05.</w:t>
      </w:r>
    </w:p>
    <w:p w14:paraId="44EC69E1" w14:textId="77777777" w:rsidR="00D37E56" w:rsidRDefault="00D37E56" w:rsidP="00D37E56">
      <w:pPr>
        <w:pStyle w:val="FP"/>
        <w:keepNext/>
        <w:rPr>
          <w:i/>
          <w:iCs/>
          <w:sz w:val="18"/>
          <w:szCs w:val="18"/>
        </w:rPr>
      </w:pPr>
      <w:r w:rsidRPr="005B25A1">
        <w:rPr>
          <w:i/>
          <w:iCs/>
          <w:sz w:val="18"/>
          <w:szCs w:val="18"/>
        </w:rPr>
        <w:t>Sebastian (Qualcomm) replies.</w:t>
      </w:r>
    </w:p>
    <w:p w14:paraId="3CA6C93C" w14:textId="77777777" w:rsidR="00D37E56" w:rsidRDefault="00D37E56" w:rsidP="00D37E56">
      <w:pPr>
        <w:pStyle w:val="FP"/>
        <w:keepNext/>
        <w:rPr>
          <w:i/>
          <w:iCs/>
          <w:sz w:val="18"/>
          <w:szCs w:val="18"/>
        </w:rPr>
      </w:pPr>
      <w:r w:rsidRPr="005B25A1">
        <w:rPr>
          <w:i/>
          <w:iCs/>
          <w:sz w:val="18"/>
          <w:szCs w:val="18"/>
        </w:rPr>
        <w:t>==== Revisions Deadline ====.</w:t>
      </w:r>
    </w:p>
    <w:p w14:paraId="6582DD3C" w14:textId="77777777" w:rsidR="00D37E56" w:rsidRDefault="00D37E56" w:rsidP="00D37E56">
      <w:pPr>
        <w:pStyle w:val="FP"/>
        <w:keepNext/>
        <w:rPr>
          <w:i/>
          <w:iCs/>
          <w:sz w:val="18"/>
          <w:szCs w:val="18"/>
        </w:rPr>
      </w:pPr>
      <w:r w:rsidRPr="005B25A1">
        <w:rPr>
          <w:i/>
          <w:iCs/>
          <w:sz w:val="18"/>
          <w:szCs w:val="18"/>
        </w:rPr>
        <w:t>Shabnam (Ericsson) provides comments and that we see the LS Out and the CR in 0407 to be approved together.</w:t>
      </w:r>
    </w:p>
    <w:p w14:paraId="686E29DA" w14:textId="77777777" w:rsidR="00D37E56" w:rsidRDefault="00D37E56" w:rsidP="00D37E56">
      <w:pPr>
        <w:pStyle w:val="FP"/>
        <w:keepNext/>
        <w:rPr>
          <w:i/>
          <w:iCs/>
          <w:sz w:val="18"/>
          <w:szCs w:val="18"/>
        </w:rPr>
      </w:pPr>
      <w:r w:rsidRPr="005B25A1">
        <w:rPr>
          <w:i/>
          <w:iCs/>
          <w:sz w:val="18"/>
          <w:szCs w:val="18"/>
        </w:rPr>
        <w:t>Shabnam (Ericsson) provides comments that can't accept r05 or r04, r02, r01. Only accepts r03 or r05+adding back clockclass which was removed for the question to RAN3 but not from the parameters description.</w:t>
      </w:r>
    </w:p>
    <w:p w14:paraId="65486EFA" w14:textId="77777777" w:rsidR="00D37E56" w:rsidRDefault="00D37E56" w:rsidP="00D37E56">
      <w:pPr>
        <w:pStyle w:val="FP"/>
        <w:keepNext/>
        <w:rPr>
          <w:i/>
          <w:iCs/>
          <w:sz w:val="18"/>
          <w:szCs w:val="18"/>
        </w:rPr>
      </w:pPr>
      <w:r w:rsidRPr="005B25A1">
        <w:rPr>
          <w:i/>
          <w:iCs/>
          <w:sz w:val="18"/>
          <w:szCs w:val="18"/>
        </w:rPr>
        <w:t>Devaki (Nokia) provides r06 to re-instate clock class on top of r05 as an option.</w:t>
      </w:r>
    </w:p>
    <w:p w14:paraId="26D66468" w14:textId="77777777" w:rsidR="00D37E56" w:rsidRDefault="00D37E56" w:rsidP="00D37E56">
      <w:pPr>
        <w:pStyle w:val="FP"/>
        <w:keepNext/>
        <w:rPr>
          <w:i/>
          <w:iCs/>
          <w:sz w:val="18"/>
          <w:szCs w:val="18"/>
        </w:rPr>
      </w:pPr>
      <w:r w:rsidRPr="005B25A1">
        <w:rPr>
          <w:i/>
          <w:iCs/>
          <w:sz w:val="18"/>
          <w:szCs w:val="18"/>
        </w:rPr>
        <w:t>Sebastian (Qualcomm) cannot accept adding back clockclass unless more explanation is added what this refers to and how this can work. PTP clockClass cannot be used because it is PTP specific. PTP clockClass values refer to 'holdover specification of the applicable PTP Profile' as per IEEE 1588 clause 7.6.2.5, which has no meaning if ASTI is used; PTP clockClass will also not work if gNB uses GNSS as time source, which is what many operators use.</w:t>
      </w:r>
    </w:p>
    <w:p w14:paraId="09D6BFBA" w14:textId="77777777" w:rsidR="00D37E56" w:rsidRDefault="00D37E56" w:rsidP="00D37E56">
      <w:pPr>
        <w:pStyle w:val="FP"/>
        <w:keepNext/>
        <w:rPr>
          <w:i/>
          <w:iCs/>
          <w:sz w:val="18"/>
          <w:szCs w:val="18"/>
        </w:rPr>
      </w:pPr>
      <w:r w:rsidRPr="005B25A1">
        <w:rPr>
          <w:i/>
          <w:iCs/>
          <w:sz w:val="18"/>
          <w:szCs w:val="18"/>
        </w:rPr>
        <w:t>Sebastian (Qualcomm) provides r07.</w:t>
      </w:r>
    </w:p>
    <w:p w14:paraId="0E860329" w14:textId="77777777" w:rsidR="00D37E56" w:rsidRDefault="00D37E56" w:rsidP="00D37E56">
      <w:pPr>
        <w:pStyle w:val="FP"/>
        <w:keepNext/>
        <w:rPr>
          <w:i/>
          <w:iCs/>
          <w:sz w:val="18"/>
          <w:szCs w:val="18"/>
        </w:rPr>
      </w:pPr>
      <w:r w:rsidRPr="005B25A1">
        <w:rPr>
          <w:i/>
          <w:iCs/>
          <w:sz w:val="18"/>
          <w:szCs w:val="18"/>
        </w:rPr>
        <w:t>==== Final Comments Deadline ====.</w:t>
      </w:r>
    </w:p>
    <w:p w14:paraId="46340566" w14:textId="77777777" w:rsidR="00D37E56" w:rsidRPr="005B25A1" w:rsidRDefault="00D37E56" w:rsidP="00D37E56">
      <w:pPr>
        <w:pStyle w:val="FP"/>
        <w:keepNext/>
        <w:rPr>
          <w:i/>
          <w:iCs/>
          <w:sz w:val="18"/>
          <w:szCs w:val="18"/>
        </w:rPr>
      </w:pPr>
    </w:p>
    <w:p w14:paraId="2A8C0F4D" w14:textId="77777777" w:rsidR="00D37E56" w:rsidRPr="005B25A1" w:rsidRDefault="00D37E56" w:rsidP="00D37E56">
      <w:pPr>
        <w:keepNext/>
        <w:keepLines/>
      </w:pPr>
      <w:r w:rsidRPr="005B25A1">
        <w:t>CC#3: Nokia provided _r06 and Qualcomm provided _r07. This should be discussed until the deadline and can be handled in CC#4 if necessary.</w:t>
      </w:r>
    </w:p>
    <w:p w14:paraId="54BFFB29" w14:textId="6EA14B34" w:rsidR="00D37E56" w:rsidRPr="005B25A1" w:rsidRDefault="00B24481" w:rsidP="00D37E56">
      <w:pPr>
        <w:keepNext/>
        <w:keepLines/>
        <w:rPr>
          <w:b/>
          <w:bCs/>
        </w:rPr>
      </w:pPr>
      <w:r>
        <w:rPr>
          <w:b/>
          <w:bCs/>
        </w:rPr>
        <w:t>CC#4</w:t>
      </w:r>
      <w:r w:rsidRPr="005B25A1">
        <w:rPr>
          <w:b/>
          <w:bCs/>
        </w:rPr>
        <w:t xml:space="preserve"> Discussion:</w:t>
      </w:r>
    </w:p>
    <w:p w14:paraId="64133D51" w14:textId="7FD45A15" w:rsidR="00D37E56" w:rsidRPr="00D37E56" w:rsidRDefault="00D37E56" w:rsidP="00D37E56">
      <w:pPr>
        <w:keepNext/>
        <w:keepLines/>
      </w:pPr>
      <w:r>
        <w:t xml:space="preserve">r07 was the latest version. r07 was agreed and revised in </w:t>
      </w:r>
      <w:r w:rsidRPr="00D37E56">
        <w:rPr>
          <w:color w:val="0000FF"/>
        </w:rPr>
        <w:t>S2-2301463</w:t>
      </w:r>
      <w:r>
        <w:t xml:space="preserve">, which was </w:t>
      </w:r>
      <w:r w:rsidRPr="00C3284B">
        <w:rPr>
          <w:color w:val="FF0000"/>
          <w:lang w:eastAsia="en-US"/>
        </w:rPr>
        <w:t>approved</w:t>
      </w:r>
      <w:r>
        <w:t>.</w:t>
      </w:r>
    </w:p>
    <w:p w14:paraId="51243C11" w14:textId="3FEAB945" w:rsidR="00D37E56" w:rsidRDefault="00D37E56" w:rsidP="00D37E56">
      <w:r w:rsidRPr="005B25A1">
        <w:rPr>
          <w:b/>
          <w:bCs/>
        </w:rPr>
        <w:t>Status:</w:t>
      </w:r>
      <w:r>
        <w:t xml:space="preserve">  Revised to </w:t>
      </w:r>
      <w:r w:rsidRPr="00D37E56">
        <w:rPr>
          <w:color w:val="0000FF"/>
        </w:rPr>
        <w:t>S2-2301463</w:t>
      </w:r>
      <w:r>
        <w:t xml:space="preserve">, which was </w:t>
      </w:r>
      <w:r w:rsidRPr="00C3284B">
        <w:rPr>
          <w:color w:val="FF0000"/>
          <w:lang w:eastAsia="en-US"/>
        </w:rPr>
        <w:t>approved</w:t>
      </w:r>
      <w:r>
        <w:t>.</w:t>
      </w:r>
    </w:p>
    <w:p w14:paraId="2AD25340" w14:textId="61D08727" w:rsidR="00D37E56" w:rsidRDefault="00D37E56" w:rsidP="00D37E56"/>
    <w:p w14:paraId="4B0E1A3C" w14:textId="77777777" w:rsidR="00D37E56" w:rsidRDefault="00D37E56" w:rsidP="00D37E56">
      <w:pPr>
        <w:pStyle w:val="NormTop"/>
      </w:pPr>
      <w:r>
        <w:rPr>
          <w:color w:val="0000FF"/>
        </w:rPr>
        <w:t>S2-2301267</w:t>
      </w:r>
      <w:r w:rsidRPr="00D53282">
        <w:t xml:space="preserve"> </w:t>
      </w:r>
      <w:r>
        <w:t>(LS OUT) [DRAFT] Reply LS on Reply LS on RAN dependency for Ranging/Sidelink Positioning (Source: Xiaomi)</w:t>
      </w:r>
      <w:r>
        <w:br/>
      </w:r>
      <w:r w:rsidRPr="00D53282">
        <w:rPr>
          <w:b/>
        </w:rPr>
        <w:t>Document for:</w:t>
      </w:r>
      <w:r w:rsidRPr="00D53282">
        <w:t xml:space="preserve"> </w:t>
      </w:r>
      <w:r>
        <w:t>Approval</w:t>
      </w:r>
      <w:r>
        <w:br/>
      </w:r>
      <w:r w:rsidRPr="00D53282">
        <w:rPr>
          <w:b/>
        </w:rPr>
        <w:t>Abstract:</w:t>
      </w:r>
      <w:r w:rsidRPr="00D53282">
        <w:t xml:space="preserve"> </w:t>
      </w:r>
      <w:r>
        <w:br/>
        <w:t>Draft Reply LS on Reply LS on RAN dependency for Ranging/Sidelink Positioning.</w:t>
      </w:r>
    </w:p>
    <w:p w14:paraId="77113FF8" w14:textId="77777777" w:rsidR="00D37E56" w:rsidRPr="00B81031" w:rsidRDefault="00D37E56" w:rsidP="00D37E56">
      <w:pPr>
        <w:keepNext/>
        <w:keepLines/>
        <w:rPr>
          <w:i/>
        </w:rPr>
      </w:pPr>
      <w:r w:rsidRPr="00B81031">
        <w:rPr>
          <w:b/>
          <w:bCs/>
          <w:i/>
        </w:rPr>
        <w:t>Comment:</w:t>
      </w:r>
      <w:r>
        <w:rPr>
          <w:i/>
        </w:rPr>
        <w:t xml:space="preserve"> S2-2301267: Response to S2-2300047.</w:t>
      </w:r>
    </w:p>
    <w:p w14:paraId="6BCFF491" w14:textId="77777777" w:rsidR="00D37E56" w:rsidRPr="005B25A1" w:rsidRDefault="00D37E56" w:rsidP="00D37E56">
      <w:pPr>
        <w:pStyle w:val="FP"/>
        <w:keepNext/>
        <w:rPr>
          <w:b/>
          <w:bCs/>
          <w:i/>
          <w:iCs/>
          <w:sz w:val="18"/>
          <w:szCs w:val="18"/>
        </w:rPr>
      </w:pPr>
      <w:r w:rsidRPr="005B25A1">
        <w:rPr>
          <w:b/>
          <w:bCs/>
          <w:i/>
          <w:iCs/>
          <w:sz w:val="18"/>
          <w:szCs w:val="18"/>
        </w:rPr>
        <w:t>e-mail discussion:</w:t>
      </w:r>
    </w:p>
    <w:p w14:paraId="23E65909" w14:textId="77777777" w:rsidR="00D37E56" w:rsidRDefault="00D37E56" w:rsidP="00D37E56">
      <w:pPr>
        <w:pStyle w:val="FP"/>
        <w:keepNext/>
        <w:rPr>
          <w:i/>
          <w:iCs/>
          <w:sz w:val="18"/>
          <w:szCs w:val="18"/>
        </w:rPr>
      </w:pPr>
      <w:r w:rsidRPr="005B25A1">
        <w:rPr>
          <w:i/>
          <w:iCs/>
          <w:sz w:val="18"/>
          <w:szCs w:val="18"/>
        </w:rPr>
        <w:t>Sherry (Xiaomi) provides r01.</w:t>
      </w:r>
    </w:p>
    <w:p w14:paraId="56F27992" w14:textId="77777777" w:rsidR="00D37E56" w:rsidRDefault="00D37E56" w:rsidP="00D37E56">
      <w:pPr>
        <w:pStyle w:val="FP"/>
        <w:keepNext/>
        <w:rPr>
          <w:i/>
          <w:iCs/>
          <w:sz w:val="18"/>
          <w:szCs w:val="18"/>
        </w:rPr>
      </w:pPr>
      <w:r w:rsidRPr="005B25A1">
        <w:rPr>
          <w:i/>
          <w:iCs/>
          <w:sz w:val="18"/>
          <w:szCs w:val="18"/>
        </w:rPr>
        <w:t>==== Revisions Deadline ====.</w:t>
      </w:r>
    </w:p>
    <w:p w14:paraId="2F2EC4EF" w14:textId="77777777" w:rsidR="00D37E56" w:rsidRDefault="00D37E56" w:rsidP="00D37E56">
      <w:pPr>
        <w:pStyle w:val="FP"/>
        <w:keepNext/>
        <w:rPr>
          <w:i/>
          <w:iCs/>
          <w:sz w:val="18"/>
          <w:szCs w:val="18"/>
        </w:rPr>
      </w:pPr>
      <w:r w:rsidRPr="005B25A1">
        <w:rPr>
          <w:i/>
          <w:iCs/>
          <w:sz w:val="18"/>
          <w:szCs w:val="18"/>
        </w:rPr>
        <w:t>Runze (Huawei) replies to Sherry (Xiaomi) and provides r02.</w:t>
      </w:r>
    </w:p>
    <w:p w14:paraId="3045D812" w14:textId="77777777" w:rsidR="00D37E56" w:rsidRDefault="00D37E56" w:rsidP="00D37E56">
      <w:pPr>
        <w:pStyle w:val="FP"/>
        <w:keepNext/>
        <w:rPr>
          <w:i/>
          <w:iCs/>
          <w:sz w:val="18"/>
          <w:szCs w:val="18"/>
        </w:rPr>
      </w:pPr>
      <w:r w:rsidRPr="005B25A1">
        <w:rPr>
          <w:i/>
          <w:iCs/>
          <w:sz w:val="18"/>
          <w:szCs w:val="18"/>
        </w:rPr>
        <w:t>David (Samsung) comments that there does not seem to be any r02 in the server.</w:t>
      </w:r>
    </w:p>
    <w:p w14:paraId="027EFCD0" w14:textId="77777777" w:rsidR="00D37E56" w:rsidRDefault="00D37E56" w:rsidP="00D37E56">
      <w:pPr>
        <w:pStyle w:val="FP"/>
        <w:keepNext/>
        <w:rPr>
          <w:i/>
          <w:iCs/>
          <w:sz w:val="18"/>
          <w:szCs w:val="18"/>
        </w:rPr>
      </w:pPr>
      <w:r w:rsidRPr="005B25A1">
        <w:rPr>
          <w:i/>
          <w:iCs/>
          <w:sz w:val="18"/>
          <w:szCs w:val="18"/>
        </w:rPr>
        <w:t>LiMeng (Huawei) asks to withdraw the r01 of 1267 in the folder _Post_revisions_deadline.</w:t>
      </w:r>
    </w:p>
    <w:p w14:paraId="5CB57BF8" w14:textId="77777777" w:rsidR="00D37E56" w:rsidRDefault="00D37E56" w:rsidP="00D37E56">
      <w:pPr>
        <w:pStyle w:val="FP"/>
        <w:keepNext/>
        <w:rPr>
          <w:i/>
          <w:iCs/>
          <w:sz w:val="18"/>
          <w:szCs w:val="18"/>
        </w:rPr>
      </w:pPr>
      <w:r w:rsidRPr="005B25A1">
        <w:rPr>
          <w:i/>
          <w:iCs/>
          <w:sz w:val="18"/>
          <w:szCs w:val="18"/>
        </w:rPr>
        <w:t>Sherry (Xiaomi) provides r03 and propose to discuss this issue on CC#3.</w:t>
      </w:r>
    </w:p>
    <w:p w14:paraId="3961D314" w14:textId="77777777" w:rsidR="00D37E56" w:rsidRDefault="00D37E56" w:rsidP="00D37E56">
      <w:pPr>
        <w:pStyle w:val="FP"/>
        <w:keepNext/>
        <w:rPr>
          <w:i/>
          <w:iCs/>
          <w:sz w:val="18"/>
          <w:szCs w:val="18"/>
        </w:rPr>
      </w:pPr>
      <w:r w:rsidRPr="005B25A1">
        <w:rPr>
          <w:i/>
          <w:iCs/>
          <w:sz w:val="18"/>
          <w:szCs w:val="18"/>
        </w:rPr>
        <w:t>Sherry (Xiaomi) objects to r02, and proposes to discuss this issue on CC#4.</w:t>
      </w:r>
    </w:p>
    <w:p w14:paraId="78EB8C04" w14:textId="77777777" w:rsidR="00D37E56" w:rsidRDefault="00D37E56" w:rsidP="00D37E56">
      <w:pPr>
        <w:pStyle w:val="FP"/>
        <w:keepNext/>
        <w:rPr>
          <w:i/>
          <w:iCs/>
          <w:sz w:val="18"/>
          <w:szCs w:val="18"/>
        </w:rPr>
      </w:pPr>
      <w:r w:rsidRPr="005B25A1">
        <w:rPr>
          <w:i/>
          <w:iCs/>
          <w:sz w:val="18"/>
          <w:szCs w:val="18"/>
        </w:rPr>
        <w:t>Hong (Qualcomm) prefers r03 and objects r02.</w:t>
      </w:r>
    </w:p>
    <w:p w14:paraId="7F6768EA" w14:textId="77777777" w:rsidR="00D37E56" w:rsidRDefault="00D37E56" w:rsidP="00D37E56">
      <w:pPr>
        <w:pStyle w:val="FP"/>
        <w:keepNext/>
        <w:rPr>
          <w:i/>
          <w:iCs/>
          <w:sz w:val="18"/>
          <w:szCs w:val="18"/>
        </w:rPr>
      </w:pPr>
      <w:r w:rsidRPr="005B25A1">
        <w:rPr>
          <w:i/>
          <w:iCs/>
          <w:sz w:val="18"/>
          <w:szCs w:val="18"/>
        </w:rPr>
        <w:t>Runze (Huawei) replies to Hong (Qualcomm), only accepts r02, and objects to r01, r03.</w:t>
      </w:r>
    </w:p>
    <w:p w14:paraId="3D30D5C4" w14:textId="77777777" w:rsidR="00D37E56" w:rsidRDefault="00D37E56" w:rsidP="00D37E56">
      <w:pPr>
        <w:pStyle w:val="FP"/>
        <w:keepNext/>
        <w:rPr>
          <w:i/>
          <w:iCs/>
          <w:sz w:val="18"/>
          <w:szCs w:val="18"/>
        </w:rPr>
      </w:pPr>
      <w:r w:rsidRPr="005B25A1">
        <w:rPr>
          <w:i/>
          <w:iCs/>
          <w:sz w:val="18"/>
          <w:szCs w:val="18"/>
        </w:rPr>
        <w:t>Hong (Qualcomm) replies to Runze.</w:t>
      </w:r>
    </w:p>
    <w:p w14:paraId="15858451" w14:textId="77777777" w:rsidR="00D37E56" w:rsidRDefault="00D37E56" w:rsidP="00D37E56">
      <w:pPr>
        <w:pStyle w:val="FP"/>
        <w:keepNext/>
        <w:rPr>
          <w:i/>
          <w:iCs/>
          <w:sz w:val="18"/>
          <w:szCs w:val="18"/>
        </w:rPr>
      </w:pPr>
      <w:r w:rsidRPr="005B25A1">
        <w:rPr>
          <w:i/>
          <w:iCs/>
          <w:sz w:val="18"/>
          <w:szCs w:val="18"/>
        </w:rPr>
        <w:t>Sherry (Xiaomi) replies to Runze.</w:t>
      </w:r>
    </w:p>
    <w:p w14:paraId="3E31CF2C" w14:textId="77777777" w:rsidR="00D37E56" w:rsidRDefault="00D37E56" w:rsidP="00D37E56">
      <w:pPr>
        <w:pStyle w:val="FP"/>
        <w:keepNext/>
        <w:rPr>
          <w:i/>
          <w:iCs/>
          <w:sz w:val="18"/>
          <w:szCs w:val="18"/>
        </w:rPr>
      </w:pPr>
      <w:r w:rsidRPr="005B25A1">
        <w:rPr>
          <w:i/>
          <w:iCs/>
          <w:sz w:val="18"/>
          <w:szCs w:val="18"/>
        </w:rPr>
        <w:t>Runze replies to Sherry (Xiaomi) and Hong (QC).</w:t>
      </w:r>
    </w:p>
    <w:p w14:paraId="17E5AA39" w14:textId="77777777" w:rsidR="00D37E56" w:rsidRDefault="00D37E56" w:rsidP="00D37E56">
      <w:pPr>
        <w:pStyle w:val="FP"/>
        <w:keepNext/>
        <w:rPr>
          <w:i/>
          <w:iCs/>
          <w:sz w:val="18"/>
          <w:szCs w:val="18"/>
        </w:rPr>
      </w:pPr>
      <w:r w:rsidRPr="005B25A1">
        <w:rPr>
          <w:i/>
          <w:iCs/>
          <w:sz w:val="18"/>
          <w:szCs w:val="18"/>
        </w:rPr>
        <w:t>Sherry (Xiaomi) clarifies that r02 is not acceptable, because the potential answer to the question added by Runze may be interpreted in different ways. It does not help for SA2, instead, it will lead to more confusions.</w:t>
      </w:r>
    </w:p>
    <w:p w14:paraId="60BFFB03" w14:textId="77777777" w:rsidR="00D37E56" w:rsidRDefault="00D37E56" w:rsidP="00D37E56">
      <w:pPr>
        <w:pStyle w:val="FP"/>
        <w:keepNext/>
        <w:rPr>
          <w:i/>
          <w:iCs/>
          <w:sz w:val="18"/>
          <w:szCs w:val="18"/>
        </w:rPr>
      </w:pPr>
      <w:r w:rsidRPr="005B25A1">
        <w:rPr>
          <w:i/>
          <w:iCs/>
          <w:sz w:val="18"/>
          <w:szCs w:val="18"/>
        </w:rPr>
        <w:t>==== Final Comments Deadline ====.</w:t>
      </w:r>
    </w:p>
    <w:p w14:paraId="400D85AB" w14:textId="77777777" w:rsidR="00D37E56" w:rsidRPr="005B25A1" w:rsidRDefault="00D37E56" w:rsidP="00D37E56">
      <w:pPr>
        <w:pStyle w:val="FP"/>
        <w:keepNext/>
        <w:rPr>
          <w:i/>
          <w:iCs/>
          <w:sz w:val="18"/>
          <w:szCs w:val="18"/>
        </w:rPr>
      </w:pPr>
    </w:p>
    <w:p w14:paraId="61CDDA52" w14:textId="6C6A1BFB" w:rsidR="00D37E56" w:rsidRPr="005B25A1" w:rsidRDefault="00B24481" w:rsidP="00D37E56">
      <w:pPr>
        <w:keepNext/>
        <w:keepLines/>
        <w:rPr>
          <w:b/>
          <w:bCs/>
        </w:rPr>
      </w:pPr>
      <w:r>
        <w:rPr>
          <w:b/>
          <w:bCs/>
        </w:rPr>
        <w:t>CC#4</w:t>
      </w:r>
      <w:r w:rsidRPr="005B25A1">
        <w:rPr>
          <w:b/>
          <w:bCs/>
        </w:rPr>
        <w:t xml:space="preserve"> Discussion:</w:t>
      </w:r>
    </w:p>
    <w:p w14:paraId="313D5687" w14:textId="5306BFE0" w:rsidR="00D37E56" w:rsidRDefault="00D37E56" w:rsidP="00D37E56">
      <w:pPr>
        <w:keepNext/>
        <w:keepLines/>
      </w:pPr>
      <w:r>
        <w:t>r02 and r03 and an explanatory cover document were provided. A show of hands was held.</w:t>
      </w:r>
    </w:p>
    <w:p w14:paraId="44FBCF1D" w14:textId="4ACE81A1" w:rsidR="00D37E56" w:rsidRPr="00D37E56" w:rsidRDefault="00D37E56" w:rsidP="00D37E56">
      <w:pPr>
        <w:keepNext/>
        <w:keepLines/>
        <w:rPr>
          <w:b/>
          <w:bCs/>
        </w:rPr>
      </w:pPr>
      <w:r w:rsidRPr="00D37E56">
        <w:rPr>
          <w:b/>
          <w:bCs/>
        </w:rPr>
        <w:t>Support for r03:</w:t>
      </w:r>
      <w:r w:rsidRPr="00D37E56">
        <w:rPr>
          <w:b/>
          <w:bCs/>
        </w:rPr>
        <w:tab/>
        <w:t>6</w:t>
      </w:r>
    </w:p>
    <w:p w14:paraId="52F926FD" w14:textId="7A31E713" w:rsidR="00D37E56" w:rsidRDefault="00D37E56" w:rsidP="00D37E56">
      <w:pPr>
        <w:keepNext/>
        <w:keepLines/>
      </w:pPr>
      <w:r>
        <w:t>Xiaomi;  Qualcomm;  MediaTek;  Interdigital;  Samsung;  AT&amp;T</w:t>
      </w:r>
    </w:p>
    <w:p w14:paraId="18D2FB7E" w14:textId="77777777" w:rsidR="00D37E56" w:rsidRDefault="00D37E56" w:rsidP="00D37E56">
      <w:pPr>
        <w:keepNext/>
        <w:keepLines/>
      </w:pPr>
    </w:p>
    <w:p w14:paraId="7A2D16E5" w14:textId="6AFC79D2" w:rsidR="00D37E56" w:rsidRPr="00D37E56" w:rsidRDefault="00D37E56" w:rsidP="00D37E56">
      <w:pPr>
        <w:keepNext/>
        <w:keepLines/>
        <w:rPr>
          <w:b/>
          <w:bCs/>
        </w:rPr>
      </w:pPr>
      <w:r w:rsidRPr="00D37E56">
        <w:rPr>
          <w:b/>
          <w:bCs/>
        </w:rPr>
        <w:t>Support for r02:</w:t>
      </w:r>
      <w:r w:rsidRPr="00D37E56">
        <w:rPr>
          <w:b/>
          <w:bCs/>
        </w:rPr>
        <w:tab/>
        <w:t>3</w:t>
      </w:r>
    </w:p>
    <w:p w14:paraId="159C5763" w14:textId="6BB528B9" w:rsidR="00D37E56" w:rsidRDefault="00D37E56" w:rsidP="00D37E56">
      <w:pPr>
        <w:keepNext/>
        <w:keepLines/>
      </w:pPr>
      <w:r>
        <w:t>Huawei;  vivo;  Nokia</w:t>
      </w:r>
    </w:p>
    <w:p w14:paraId="5FBD6003" w14:textId="77777777" w:rsidR="00D37E56" w:rsidRPr="00D37E56" w:rsidRDefault="00D37E56" w:rsidP="00D37E56">
      <w:pPr>
        <w:keepNext/>
        <w:keepLines/>
      </w:pPr>
    </w:p>
    <w:p w14:paraId="2E7428E7" w14:textId="6105EAD1" w:rsidR="00D37E56" w:rsidRPr="00E71CFA" w:rsidRDefault="00D37E56" w:rsidP="00D37E56">
      <w:pPr>
        <w:rPr>
          <w:b/>
          <w:bCs/>
          <w:color w:val="0000FF"/>
          <w:lang w:eastAsia="en-US"/>
        </w:rPr>
      </w:pPr>
      <w:r w:rsidRPr="00E71CFA">
        <w:rPr>
          <w:b/>
          <w:bCs/>
          <w:color w:val="0000FF"/>
          <w:lang w:eastAsia="en-US"/>
        </w:rPr>
        <w:t>Way Forward.</w:t>
      </w:r>
      <w:r>
        <w:rPr>
          <w:b/>
          <w:bCs/>
          <w:color w:val="0000FF"/>
          <w:lang w:eastAsia="en-US"/>
        </w:rPr>
        <w:t xml:space="preserve"> Move forward with r03 including e.g. in SRPP.</w:t>
      </w:r>
    </w:p>
    <w:p w14:paraId="585B8A1E" w14:textId="0F05FE9D" w:rsidR="00D37E56" w:rsidRPr="00D37E56" w:rsidRDefault="00D37E56" w:rsidP="00D37E56">
      <w:pPr>
        <w:keepNext/>
        <w:keepLines/>
      </w:pPr>
      <w:r>
        <w:t xml:space="preserve">This was updated in r04, which was agreed and revised to </w:t>
      </w:r>
      <w:r w:rsidRPr="00D37E56">
        <w:rPr>
          <w:color w:val="0000FF"/>
        </w:rPr>
        <w:t>S2-2301464</w:t>
      </w:r>
      <w:r>
        <w:t xml:space="preserve">, which was </w:t>
      </w:r>
      <w:r w:rsidRPr="00C3284B">
        <w:rPr>
          <w:color w:val="FF0000"/>
          <w:lang w:eastAsia="en-US"/>
        </w:rPr>
        <w:t>approved</w:t>
      </w:r>
      <w:r>
        <w:t>.</w:t>
      </w:r>
    </w:p>
    <w:p w14:paraId="192D519C" w14:textId="5459C63B" w:rsidR="00D37E56" w:rsidRPr="00EB0339" w:rsidRDefault="00D37E56" w:rsidP="00D37E56">
      <w:r w:rsidRPr="005B25A1">
        <w:rPr>
          <w:b/>
          <w:bCs/>
        </w:rPr>
        <w:t>Status:</w:t>
      </w:r>
      <w:r>
        <w:t xml:space="preserve"> </w:t>
      </w:r>
      <w:r w:rsidR="00B24481">
        <w:t xml:space="preserve">r04 revised to </w:t>
      </w:r>
      <w:r w:rsidR="00B24481" w:rsidRPr="00D37E56">
        <w:rPr>
          <w:color w:val="0000FF"/>
        </w:rPr>
        <w:t>S2-2301464</w:t>
      </w:r>
      <w:r w:rsidR="00B24481">
        <w:t xml:space="preserve">, which was </w:t>
      </w:r>
      <w:r w:rsidR="00B24481" w:rsidRPr="00C3284B">
        <w:rPr>
          <w:color w:val="FF0000"/>
          <w:lang w:eastAsia="en-US"/>
        </w:rPr>
        <w:t>approved</w:t>
      </w:r>
    </w:p>
    <w:p w14:paraId="46B1F57E" w14:textId="77777777" w:rsidR="00D37E56" w:rsidRDefault="00D37E56" w:rsidP="00D37E56">
      <w:pPr>
        <w:pStyle w:val="NormTop"/>
      </w:pPr>
      <w:r>
        <w:rPr>
          <w:color w:val="0000FF"/>
        </w:rPr>
        <w:t>S2-2300047</w:t>
      </w:r>
      <w:r w:rsidRPr="00D53282">
        <w:t xml:space="preserve"> </w:t>
      </w:r>
      <w:r>
        <w:t>(LS IN) LS from RAN WG2: Reply LS on RAN dependency for Ranging &amp; Sidelink Positioning (Source: RAN WG2 (R2-2213131))</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RAN dependency, and would like to ask SA WG2 to take the following RAN WG2 feedback into consideration: Regarding issue 1), RAN WG2 concluded that the transport layer of SLPP is down selected between PDCP and PC5-U. Regarding issue 2), RAN WG2 requires more information about the meaning of QoS parameters for Service Authorization, i.e. whether it is LCS QoS information or PQI like QoS. Regarding issue 3), RAN WG2 has not decided to support assistant UE, and has not decided whether there is RAN WG2 impact or not. Regarding issue 4), RAN WG2 has not discussed the discovery procedure, and leaves the issue to normative work if in scope. Regarding issue 5), RAN WG2 had made the following agreement during RAN WG2 #119bise, and thinks that extension of LPP is also feasible to allow UE to support only the extension: Agreement: Protocol options between UE and LMF for hybrid PC5+Uu positioning and PC5-only positioning in-coverage are studied and RAN WG2 will down-select during normative work. 1. Extension of LPP, whereby new signaling shall be defined to support hybrid Uu and PC5 based positioning, i.e. extend the existing LPP to support sidelink based positioning between UE and LMF 2. Enhancement of LPP whereby SLPP/RSPP signaling can be transported within LPP transparently, i.e. use the newly defined SLPP/RSPP to support sidelink based positioning and use the existing LPP to support Uu based positioning; and the SLPP/RSPP is carried as a container in LPP 3. Use of SLPP/RSPP between the UE and the LMF Regarding issue 6), RAN WG2 thinks it is out of RAN WG2 scope. Regarding issue 7), RAN WG2 thinks that, for out-of-coverage scenario, the functionalities of method determination, assistant data distribution and anchor UE selection can be performed by SL positioning server UE. Action: RAN WG2 respectfully asks SA WG2 to take above information into consideration.</w:t>
      </w:r>
    </w:p>
    <w:p w14:paraId="3423C561" w14:textId="77777777" w:rsidR="00D37E56" w:rsidRPr="00B81031" w:rsidRDefault="00D37E56" w:rsidP="00D37E56">
      <w:pPr>
        <w:keepNext/>
        <w:keepLines/>
        <w:rPr>
          <w:i/>
        </w:rPr>
      </w:pPr>
      <w:r w:rsidRPr="00B81031">
        <w:rPr>
          <w:b/>
          <w:bCs/>
          <w:i/>
        </w:rPr>
        <w:t>Comment:</w:t>
      </w:r>
      <w:r>
        <w:rPr>
          <w:i/>
        </w:rPr>
        <w:t xml:space="preserve"> S2-2300047: Response drafted in S2-2301267.</w:t>
      </w:r>
    </w:p>
    <w:p w14:paraId="5B57F593" w14:textId="1A63FFC8" w:rsidR="00D37E56" w:rsidRPr="005B25A1" w:rsidRDefault="00B24481" w:rsidP="00D37E56">
      <w:pPr>
        <w:keepNext/>
        <w:keepLines/>
        <w:rPr>
          <w:b/>
          <w:bCs/>
        </w:rPr>
      </w:pPr>
      <w:r>
        <w:rPr>
          <w:b/>
          <w:bCs/>
        </w:rPr>
        <w:t>CC#4</w:t>
      </w:r>
      <w:r w:rsidRPr="005B25A1">
        <w:rPr>
          <w:b/>
          <w:bCs/>
        </w:rPr>
        <w:t xml:space="preserve"> Discussion:</w:t>
      </w:r>
    </w:p>
    <w:p w14:paraId="5874F25A" w14:textId="45D8CB90" w:rsidR="00D37E56" w:rsidRPr="00B24481" w:rsidRDefault="00B24481" w:rsidP="00D37E56">
      <w:pPr>
        <w:keepNext/>
        <w:keepLines/>
      </w:pPr>
      <w:r>
        <w:t xml:space="preserve">Final response in </w:t>
      </w:r>
      <w:r w:rsidRPr="00D37E56">
        <w:rPr>
          <w:color w:val="0000FF"/>
        </w:rPr>
        <w:t>S2-2301464</w:t>
      </w:r>
      <w:r>
        <w:t>.</w:t>
      </w:r>
    </w:p>
    <w:p w14:paraId="19823A65" w14:textId="7A3F8BB1" w:rsidR="00D37E56" w:rsidRPr="00EB0339" w:rsidRDefault="00D37E56" w:rsidP="00D37E56">
      <w:r w:rsidRPr="005B25A1">
        <w:rPr>
          <w:b/>
          <w:bCs/>
        </w:rPr>
        <w:t>Status:</w:t>
      </w:r>
      <w:r w:rsidR="00B24481">
        <w:t xml:space="preserve"> </w:t>
      </w:r>
      <w:r w:rsidR="00B24481" w:rsidRPr="00B24481">
        <w:rPr>
          <w:color w:val="0000FF"/>
        </w:rPr>
        <w:t xml:space="preserve"> Replied to</w:t>
      </w:r>
      <w:r>
        <w:t>.</w:t>
      </w:r>
    </w:p>
    <w:p w14:paraId="58D5A1C7" w14:textId="29062330" w:rsidR="00D37E56" w:rsidRDefault="00D37E56" w:rsidP="008F68AC">
      <w:pPr>
        <w:rPr>
          <w:lang w:eastAsia="en-US"/>
        </w:rPr>
      </w:pPr>
    </w:p>
    <w:p w14:paraId="170105C3" w14:textId="77777777" w:rsidR="00B24481" w:rsidRDefault="00B24481" w:rsidP="00B24481">
      <w:pPr>
        <w:pStyle w:val="NormTop"/>
      </w:pPr>
      <w:r>
        <w:rPr>
          <w:color w:val="0000FF"/>
        </w:rPr>
        <w:t>S2-2301321</w:t>
      </w:r>
      <w:r w:rsidRPr="00D53282">
        <w:t xml:space="preserve"> </w:t>
      </w:r>
      <w:r>
        <w:t>(LS OUT) [DRAFT] LS on secured and trusted access to the serving PLMN OAM server by a MBSR (Source: Nokia)</w:t>
      </w:r>
      <w:r>
        <w:br/>
      </w:r>
      <w:r w:rsidRPr="00D53282">
        <w:rPr>
          <w:b/>
        </w:rPr>
        <w:t>Document for:</w:t>
      </w:r>
      <w:r w:rsidRPr="00D53282">
        <w:t xml:space="preserve"> </w:t>
      </w:r>
      <w:r>
        <w:t>Approval</w:t>
      </w:r>
      <w:r>
        <w:br/>
      </w:r>
      <w:r w:rsidRPr="00D53282">
        <w:rPr>
          <w:b/>
        </w:rPr>
        <w:t>Abstract:</w:t>
      </w:r>
      <w:r w:rsidRPr="00D53282">
        <w:t xml:space="preserve"> </w:t>
      </w:r>
      <w:r>
        <w:br/>
        <w:t>To: SA WG3. CC: SA WG5, RAN WG3.</w:t>
      </w:r>
    </w:p>
    <w:p w14:paraId="1D46D9B7" w14:textId="77777777" w:rsidR="00B24481" w:rsidRPr="00B81031" w:rsidRDefault="00B24481" w:rsidP="00B24481">
      <w:pPr>
        <w:keepNext/>
        <w:keepLines/>
        <w:rPr>
          <w:i/>
        </w:rPr>
      </w:pPr>
      <w:r w:rsidRPr="00B81031">
        <w:rPr>
          <w:b/>
          <w:bCs/>
          <w:i/>
        </w:rPr>
        <w:t>Comment:</w:t>
      </w:r>
      <w:r>
        <w:rPr>
          <w:i/>
        </w:rPr>
        <w:t xml:space="preserve"> S2-2301321: Created at CC#1.</w:t>
      </w:r>
    </w:p>
    <w:p w14:paraId="421B0D15" w14:textId="77777777" w:rsidR="00B24481" w:rsidRPr="005B25A1" w:rsidRDefault="00B24481" w:rsidP="00B24481">
      <w:pPr>
        <w:pStyle w:val="FP"/>
        <w:keepNext/>
        <w:rPr>
          <w:b/>
          <w:bCs/>
          <w:i/>
          <w:iCs/>
          <w:sz w:val="18"/>
          <w:szCs w:val="18"/>
        </w:rPr>
      </w:pPr>
      <w:r w:rsidRPr="005B25A1">
        <w:rPr>
          <w:b/>
          <w:bCs/>
          <w:i/>
          <w:iCs/>
          <w:sz w:val="18"/>
          <w:szCs w:val="18"/>
        </w:rPr>
        <w:t>e-mail discussion:</w:t>
      </w:r>
    </w:p>
    <w:p w14:paraId="22D1C309" w14:textId="77777777" w:rsidR="00B24481" w:rsidRDefault="00B24481" w:rsidP="00B24481">
      <w:pPr>
        <w:pStyle w:val="FP"/>
        <w:keepNext/>
        <w:rPr>
          <w:i/>
          <w:iCs/>
          <w:sz w:val="18"/>
          <w:szCs w:val="18"/>
        </w:rPr>
      </w:pPr>
      <w:r w:rsidRPr="005B25A1">
        <w:rPr>
          <w:i/>
          <w:iCs/>
          <w:sz w:val="18"/>
          <w:szCs w:val="18"/>
        </w:rPr>
        <w:t>Alessio(Nokia) provides the based version r00 of the outgoing LS.</w:t>
      </w:r>
    </w:p>
    <w:p w14:paraId="6433F307" w14:textId="77777777" w:rsidR="00B24481" w:rsidRDefault="00B24481" w:rsidP="00B24481">
      <w:pPr>
        <w:pStyle w:val="FP"/>
        <w:keepNext/>
        <w:rPr>
          <w:i/>
          <w:iCs/>
          <w:sz w:val="18"/>
          <w:szCs w:val="18"/>
        </w:rPr>
      </w:pPr>
      <w:r w:rsidRPr="005B25A1">
        <w:rPr>
          <w:i/>
          <w:iCs/>
          <w:sz w:val="18"/>
          <w:szCs w:val="18"/>
        </w:rPr>
        <w:t>LaeYoung (LGE) comments.</w:t>
      </w:r>
    </w:p>
    <w:p w14:paraId="37FF4DAD" w14:textId="77777777" w:rsidR="00B24481" w:rsidRDefault="00B24481" w:rsidP="00B24481">
      <w:pPr>
        <w:pStyle w:val="FP"/>
        <w:keepNext/>
        <w:rPr>
          <w:i/>
          <w:iCs/>
          <w:sz w:val="18"/>
          <w:szCs w:val="18"/>
        </w:rPr>
      </w:pPr>
      <w:r w:rsidRPr="005B25A1">
        <w:rPr>
          <w:i/>
          <w:iCs/>
          <w:sz w:val="18"/>
          <w:szCs w:val="18"/>
        </w:rPr>
        <w:t>Alessio(nokia) provides r01 which addresses LaeYoung (LGE) comments whom he thanks.</w:t>
      </w:r>
    </w:p>
    <w:p w14:paraId="5853C288" w14:textId="77777777" w:rsidR="00B24481" w:rsidRDefault="00B24481" w:rsidP="00B24481">
      <w:pPr>
        <w:pStyle w:val="FP"/>
        <w:keepNext/>
        <w:rPr>
          <w:i/>
          <w:iCs/>
          <w:sz w:val="18"/>
          <w:szCs w:val="18"/>
        </w:rPr>
      </w:pPr>
      <w:r w:rsidRPr="005B25A1">
        <w:rPr>
          <w:i/>
          <w:iCs/>
          <w:sz w:val="18"/>
          <w:szCs w:val="18"/>
        </w:rPr>
        <w:t>Lars (Sony) comments.</w:t>
      </w:r>
    </w:p>
    <w:p w14:paraId="205ACFB2" w14:textId="77777777" w:rsidR="00B24481" w:rsidRDefault="00B24481" w:rsidP="00B24481">
      <w:pPr>
        <w:pStyle w:val="FP"/>
        <w:keepNext/>
        <w:rPr>
          <w:i/>
          <w:iCs/>
          <w:sz w:val="18"/>
          <w:szCs w:val="18"/>
        </w:rPr>
      </w:pPr>
      <w:r w:rsidRPr="005B25A1">
        <w:rPr>
          <w:i/>
          <w:iCs/>
          <w:sz w:val="18"/>
          <w:szCs w:val="18"/>
        </w:rPr>
        <w:t>LiMeng (Huawei) comments r01.</w:t>
      </w:r>
    </w:p>
    <w:p w14:paraId="56DEB5E8" w14:textId="77777777" w:rsidR="00B24481" w:rsidRDefault="00B24481" w:rsidP="00B24481">
      <w:pPr>
        <w:pStyle w:val="FP"/>
        <w:keepNext/>
        <w:rPr>
          <w:i/>
          <w:iCs/>
          <w:sz w:val="18"/>
          <w:szCs w:val="18"/>
        </w:rPr>
      </w:pPr>
      <w:r w:rsidRPr="005B25A1">
        <w:rPr>
          <w:i/>
          <w:iCs/>
          <w:sz w:val="18"/>
          <w:szCs w:val="18"/>
        </w:rPr>
        <w:t>Qian (Huawei) comments and provide r02.</w:t>
      </w:r>
    </w:p>
    <w:p w14:paraId="38F561BE" w14:textId="77777777" w:rsidR="00B24481" w:rsidRDefault="00B24481" w:rsidP="00B24481">
      <w:pPr>
        <w:pStyle w:val="FP"/>
        <w:keepNext/>
        <w:rPr>
          <w:i/>
          <w:iCs/>
          <w:sz w:val="18"/>
          <w:szCs w:val="18"/>
        </w:rPr>
      </w:pPr>
      <w:r w:rsidRPr="005B25A1">
        <w:rPr>
          <w:i/>
          <w:iCs/>
          <w:sz w:val="18"/>
          <w:szCs w:val="18"/>
        </w:rPr>
        <w:t>Alessio (Nokia) cannot agree to r02.</w:t>
      </w:r>
    </w:p>
    <w:p w14:paraId="38B39568" w14:textId="77777777" w:rsidR="00B24481" w:rsidRDefault="00B24481" w:rsidP="00B24481">
      <w:pPr>
        <w:pStyle w:val="FP"/>
        <w:keepNext/>
        <w:rPr>
          <w:i/>
          <w:iCs/>
          <w:sz w:val="18"/>
          <w:szCs w:val="18"/>
        </w:rPr>
      </w:pPr>
      <w:r w:rsidRPr="005B25A1">
        <w:rPr>
          <w:i/>
          <w:iCs/>
          <w:sz w:val="18"/>
          <w:szCs w:val="18"/>
        </w:rPr>
        <w:t>alessio (nokia) replies to limeng and provides r03.</w:t>
      </w:r>
    </w:p>
    <w:p w14:paraId="5C779963" w14:textId="77777777" w:rsidR="00B24481" w:rsidRDefault="00B24481" w:rsidP="00B24481">
      <w:pPr>
        <w:pStyle w:val="FP"/>
        <w:keepNext/>
        <w:rPr>
          <w:i/>
          <w:iCs/>
          <w:sz w:val="18"/>
          <w:szCs w:val="18"/>
        </w:rPr>
      </w:pPr>
      <w:r w:rsidRPr="005B25A1">
        <w:rPr>
          <w:i/>
          <w:iCs/>
          <w:sz w:val="18"/>
          <w:szCs w:val="18"/>
        </w:rPr>
        <w:t>Hong (Qualcomm) comments.</w:t>
      </w:r>
    </w:p>
    <w:p w14:paraId="7344464D" w14:textId="77777777" w:rsidR="00B24481" w:rsidRDefault="00B24481" w:rsidP="00B24481">
      <w:pPr>
        <w:pStyle w:val="FP"/>
        <w:keepNext/>
        <w:rPr>
          <w:i/>
          <w:iCs/>
          <w:sz w:val="18"/>
          <w:szCs w:val="18"/>
        </w:rPr>
      </w:pPr>
      <w:r w:rsidRPr="005B25A1">
        <w:rPr>
          <w:i/>
          <w:iCs/>
          <w:sz w:val="18"/>
          <w:szCs w:val="18"/>
        </w:rPr>
        <w:t>Qian (Ericsson) comments and provides r04.</w:t>
      </w:r>
    </w:p>
    <w:p w14:paraId="1D49E1EC" w14:textId="77777777" w:rsidR="00B24481" w:rsidRDefault="00B24481" w:rsidP="00B24481">
      <w:pPr>
        <w:pStyle w:val="FP"/>
        <w:keepNext/>
        <w:rPr>
          <w:i/>
          <w:iCs/>
          <w:sz w:val="18"/>
          <w:szCs w:val="18"/>
        </w:rPr>
      </w:pPr>
      <w:r w:rsidRPr="005B25A1">
        <w:rPr>
          <w:i/>
          <w:iCs/>
          <w:sz w:val="18"/>
          <w:szCs w:val="18"/>
        </w:rPr>
        <w:t>Hong (Qualcomm) is fine with r04.</w:t>
      </w:r>
    </w:p>
    <w:p w14:paraId="366CEE94" w14:textId="77777777" w:rsidR="00B24481" w:rsidRDefault="00B24481" w:rsidP="00B24481">
      <w:pPr>
        <w:pStyle w:val="FP"/>
        <w:keepNext/>
        <w:rPr>
          <w:i/>
          <w:iCs/>
          <w:sz w:val="18"/>
          <w:szCs w:val="18"/>
        </w:rPr>
      </w:pPr>
      <w:r w:rsidRPr="005B25A1">
        <w:rPr>
          <w:i/>
          <w:iCs/>
          <w:sz w:val="18"/>
          <w:szCs w:val="18"/>
        </w:rPr>
        <w:t>LiMeng (Huawei) provides r05.</w:t>
      </w:r>
    </w:p>
    <w:p w14:paraId="0C09876C" w14:textId="77777777" w:rsidR="00B24481" w:rsidRDefault="00B24481" w:rsidP="00B24481">
      <w:pPr>
        <w:pStyle w:val="FP"/>
        <w:keepNext/>
        <w:rPr>
          <w:i/>
          <w:iCs/>
          <w:sz w:val="18"/>
          <w:szCs w:val="18"/>
        </w:rPr>
      </w:pPr>
      <w:r w:rsidRPr="005B25A1">
        <w:rPr>
          <w:i/>
          <w:iCs/>
          <w:sz w:val="18"/>
          <w:szCs w:val="18"/>
        </w:rPr>
        <w:t>Alessio provides r06.</w:t>
      </w:r>
    </w:p>
    <w:p w14:paraId="649D0409" w14:textId="77777777" w:rsidR="00B24481" w:rsidRDefault="00B24481" w:rsidP="00B24481">
      <w:pPr>
        <w:pStyle w:val="FP"/>
        <w:keepNext/>
        <w:rPr>
          <w:i/>
          <w:iCs/>
          <w:sz w:val="18"/>
          <w:szCs w:val="18"/>
        </w:rPr>
      </w:pPr>
      <w:r w:rsidRPr="005B25A1">
        <w:rPr>
          <w:i/>
          <w:iCs/>
          <w:sz w:val="18"/>
          <w:szCs w:val="18"/>
        </w:rPr>
        <w:t>==== Revisions Deadline ====.</w:t>
      </w:r>
    </w:p>
    <w:p w14:paraId="76B0CA3F" w14:textId="77777777" w:rsidR="00B24481" w:rsidRDefault="00B24481" w:rsidP="00B24481">
      <w:pPr>
        <w:pStyle w:val="FP"/>
        <w:keepNext/>
        <w:rPr>
          <w:i/>
          <w:iCs/>
          <w:sz w:val="18"/>
          <w:szCs w:val="18"/>
        </w:rPr>
      </w:pPr>
      <w:r w:rsidRPr="005B25A1">
        <w:rPr>
          <w:i/>
          <w:iCs/>
          <w:sz w:val="18"/>
          <w:szCs w:val="18"/>
        </w:rPr>
        <w:t>Qian (Ericsson) is ok with r05, r04, r02 and objects to all other revisions.</w:t>
      </w:r>
    </w:p>
    <w:p w14:paraId="774BD230" w14:textId="77777777" w:rsidR="00B24481" w:rsidRDefault="00B24481" w:rsidP="00B24481">
      <w:pPr>
        <w:pStyle w:val="FP"/>
        <w:keepNext/>
        <w:rPr>
          <w:i/>
          <w:iCs/>
          <w:sz w:val="18"/>
          <w:szCs w:val="18"/>
        </w:rPr>
      </w:pPr>
      <w:r w:rsidRPr="005B25A1">
        <w:rPr>
          <w:i/>
          <w:iCs/>
          <w:sz w:val="18"/>
          <w:szCs w:val="18"/>
        </w:rPr>
        <w:t>LiMeng (Huawei) can accept r05 and r06 only, object to other versions due to the issue of neutral wording.</w:t>
      </w:r>
    </w:p>
    <w:p w14:paraId="32CB6CA8" w14:textId="77777777" w:rsidR="00B24481" w:rsidRDefault="00B24481" w:rsidP="00B24481">
      <w:pPr>
        <w:pStyle w:val="FP"/>
        <w:keepNext/>
        <w:rPr>
          <w:i/>
          <w:iCs/>
          <w:sz w:val="18"/>
          <w:szCs w:val="18"/>
        </w:rPr>
      </w:pPr>
      <w:r w:rsidRPr="005B25A1">
        <w:rPr>
          <w:i/>
          <w:iCs/>
          <w:sz w:val="18"/>
          <w:szCs w:val="18"/>
        </w:rPr>
        <w:t>Walter Dees (Philips) comments on CR number.</w:t>
      </w:r>
    </w:p>
    <w:p w14:paraId="41142E31" w14:textId="77777777" w:rsidR="00B24481" w:rsidRDefault="00B24481" w:rsidP="00B24481">
      <w:pPr>
        <w:pStyle w:val="FP"/>
        <w:keepNext/>
        <w:rPr>
          <w:i/>
          <w:iCs/>
          <w:sz w:val="18"/>
          <w:szCs w:val="18"/>
        </w:rPr>
      </w:pPr>
      <w:r w:rsidRPr="005B25A1">
        <w:rPr>
          <w:i/>
          <w:iCs/>
          <w:sz w:val="18"/>
          <w:szCs w:val="18"/>
        </w:rPr>
        <w:t>Qian (Ericsson) comments the CR number for attached 23.501 CR shall be updated to '4108'.</w:t>
      </w:r>
    </w:p>
    <w:p w14:paraId="3E3CDA61" w14:textId="77777777" w:rsidR="00B24481" w:rsidRDefault="00B24481" w:rsidP="00B24481">
      <w:pPr>
        <w:pStyle w:val="FP"/>
        <w:keepNext/>
        <w:rPr>
          <w:i/>
          <w:iCs/>
          <w:sz w:val="18"/>
          <w:szCs w:val="18"/>
        </w:rPr>
      </w:pPr>
      <w:r w:rsidRPr="005B25A1">
        <w:rPr>
          <w:i/>
          <w:iCs/>
          <w:sz w:val="18"/>
          <w:szCs w:val="18"/>
        </w:rPr>
        <w:t>alessio(Nokia) provides r07 in drafts.</w:t>
      </w:r>
    </w:p>
    <w:p w14:paraId="3F928724" w14:textId="77777777" w:rsidR="00B24481" w:rsidRDefault="00B24481" w:rsidP="00B24481">
      <w:pPr>
        <w:pStyle w:val="FP"/>
        <w:keepNext/>
        <w:rPr>
          <w:i/>
          <w:iCs/>
          <w:sz w:val="18"/>
          <w:szCs w:val="18"/>
        </w:rPr>
      </w:pPr>
      <w:r w:rsidRPr="005B25A1">
        <w:rPr>
          <w:i/>
          <w:iCs/>
          <w:sz w:val="18"/>
          <w:szCs w:val="18"/>
        </w:rPr>
        <w:t>Qian (Ericsson) provides comments on drafted r07.</w:t>
      </w:r>
    </w:p>
    <w:p w14:paraId="735749FD" w14:textId="77777777" w:rsidR="00B24481" w:rsidRDefault="00B24481" w:rsidP="00B24481">
      <w:pPr>
        <w:pStyle w:val="FP"/>
        <w:keepNext/>
        <w:rPr>
          <w:i/>
          <w:iCs/>
          <w:sz w:val="18"/>
          <w:szCs w:val="18"/>
        </w:rPr>
      </w:pPr>
      <w:r w:rsidRPr="005B25A1">
        <w:rPr>
          <w:i/>
          <w:iCs/>
          <w:sz w:val="18"/>
          <w:szCs w:val="18"/>
        </w:rPr>
        <w:t>LiMeng (Huawei) provides comments on drafted r07.</w:t>
      </w:r>
    </w:p>
    <w:p w14:paraId="76BE6DE9" w14:textId="77777777" w:rsidR="00B24481" w:rsidRDefault="00B24481" w:rsidP="00B24481">
      <w:pPr>
        <w:pStyle w:val="FP"/>
        <w:keepNext/>
        <w:rPr>
          <w:i/>
          <w:iCs/>
          <w:sz w:val="18"/>
          <w:szCs w:val="18"/>
        </w:rPr>
      </w:pPr>
      <w:r w:rsidRPr="005B25A1">
        <w:rPr>
          <w:i/>
          <w:iCs/>
          <w:sz w:val="18"/>
          <w:szCs w:val="18"/>
        </w:rPr>
        <w:t>alessio(Nokia) provides r08 in drafts.</w:t>
      </w:r>
    </w:p>
    <w:p w14:paraId="028B7F5B" w14:textId="77777777" w:rsidR="00B24481" w:rsidRDefault="00B24481" w:rsidP="00B24481">
      <w:pPr>
        <w:pStyle w:val="FP"/>
        <w:keepNext/>
        <w:rPr>
          <w:i/>
          <w:iCs/>
          <w:sz w:val="18"/>
          <w:szCs w:val="18"/>
        </w:rPr>
      </w:pPr>
      <w:r w:rsidRPr="005B25A1">
        <w:rPr>
          <w:i/>
          <w:iCs/>
          <w:sz w:val="18"/>
          <w:szCs w:val="18"/>
        </w:rPr>
        <w:t>LiMeng (Huawei) requests to remove the last question.</w:t>
      </w:r>
    </w:p>
    <w:p w14:paraId="3CA17557" w14:textId="77777777" w:rsidR="00B24481" w:rsidRDefault="00B24481" w:rsidP="00B24481">
      <w:pPr>
        <w:pStyle w:val="FP"/>
        <w:keepNext/>
        <w:rPr>
          <w:i/>
          <w:iCs/>
          <w:sz w:val="18"/>
          <w:szCs w:val="18"/>
        </w:rPr>
      </w:pPr>
      <w:r w:rsidRPr="005B25A1">
        <w:rPr>
          <w:i/>
          <w:iCs/>
          <w:sz w:val="18"/>
          <w:szCs w:val="18"/>
        </w:rPr>
        <w:t>Qian (Ericsson) requests to add the CR as attachment.</w:t>
      </w:r>
    </w:p>
    <w:p w14:paraId="191F55B0" w14:textId="77777777" w:rsidR="00B24481" w:rsidRDefault="00B24481" w:rsidP="00B24481">
      <w:pPr>
        <w:pStyle w:val="FP"/>
        <w:keepNext/>
        <w:rPr>
          <w:i/>
          <w:iCs/>
          <w:sz w:val="18"/>
          <w:szCs w:val="18"/>
        </w:rPr>
      </w:pPr>
      <w:r w:rsidRPr="005B25A1">
        <w:rPr>
          <w:i/>
          <w:iCs/>
          <w:sz w:val="18"/>
          <w:szCs w:val="18"/>
        </w:rPr>
        <w:t>alessio(Nokia) suggests handling in CC#4.</w:t>
      </w:r>
    </w:p>
    <w:p w14:paraId="62270B90" w14:textId="77777777" w:rsidR="00B24481" w:rsidRDefault="00B24481" w:rsidP="00B24481">
      <w:pPr>
        <w:pStyle w:val="FP"/>
        <w:keepNext/>
        <w:rPr>
          <w:i/>
          <w:iCs/>
          <w:sz w:val="18"/>
          <w:szCs w:val="18"/>
        </w:rPr>
      </w:pPr>
      <w:r w:rsidRPr="005B25A1">
        <w:rPr>
          <w:i/>
          <w:iCs/>
          <w:sz w:val="18"/>
          <w:szCs w:val="18"/>
        </w:rPr>
        <w:t>==== Final Comments Deadline ====.</w:t>
      </w:r>
    </w:p>
    <w:p w14:paraId="0EF39039" w14:textId="77777777" w:rsidR="00B24481" w:rsidRDefault="00B24481" w:rsidP="00B24481">
      <w:pPr>
        <w:pStyle w:val="FP"/>
        <w:keepNext/>
        <w:rPr>
          <w:i/>
          <w:iCs/>
          <w:sz w:val="18"/>
          <w:szCs w:val="18"/>
        </w:rPr>
      </w:pPr>
      <w:r w:rsidRPr="005B25A1">
        <w:rPr>
          <w:i/>
          <w:iCs/>
          <w:sz w:val="18"/>
          <w:szCs w:val="18"/>
        </w:rPr>
        <w:t>alessio(Nokia) provides r09 in drafts folder that includes attachment which would be r10+changes in drafts folder.</w:t>
      </w:r>
    </w:p>
    <w:p w14:paraId="30F08651" w14:textId="77777777" w:rsidR="00B24481" w:rsidRPr="005B25A1" w:rsidRDefault="00B24481" w:rsidP="00B24481">
      <w:pPr>
        <w:pStyle w:val="FP"/>
        <w:keepNext/>
        <w:rPr>
          <w:i/>
          <w:iCs/>
          <w:sz w:val="18"/>
          <w:szCs w:val="18"/>
        </w:rPr>
      </w:pPr>
    </w:p>
    <w:p w14:paraId="165DA054" w14:textId="1C003B9A" w:rsidR="00B24481" w:rsidRPr="005B25A1" w:rsidRDefault="00B24481" w:rsidP="00B24481">
      <w:pPr>
        <w:keepNext/>
        <w:keepLines/>
        <w:rPr>
          <w:b/>
          <w:bCs/>
        </w:rPr>
      </w:pPr>
      <w:r>
        <w:rPr>
          <w:b/>
          <w:bCs/>
        </w:rPr>
        <w:t>CC#4</w:t>
      </w:r>
      <w:r w:rsidRPr="005B25A1">
        <w:rPr>
          <w:b/>
          <w:bCs/>
        </w:rPr>
        <w:t xml:space="preserve"> Discussion:</w:t>
      </w:r>
    </w:p>
    <w:p w14:paraId="42F4503A" w14:textId="2793C5B2" w:rsidR="00B24481" w:rsidRPr="00B24481" w:rsidRDefault="00B24481" w:rsidP="00B24481">
      <w:r>
        <w:t xml:space="preserve">r09 was the latest revision. </w:t>
      </w:r>
      <w:r>
        <w:rPr>
          <w:lang w:eastAsia="en-US"/>
        </w:rPr>
        <w:t xml:space="preserve">r09 was agreed and revised in </w:t>
      </w:r>
      <w:r w:rsidRPr="00B24481">
        <w:rPr>
          <w:color w:val="0000FF"/>
          <w:lang w:eastAsia="en-US"/>
        </w:rPr>
        <w:t>S2-2301465</w:t>
      </w:r>
      <w:r>
        <w:rPr>
          <w:lang w:eastAsia="en-US"/>
        </w:rPr>
        <w:t xml:space="preserve"> which was </w:t>
      </w:r>
      <w:r w:rsidRPr="00B24481">
        <w:rPr>
          <w:color w:val="FF0000"/>
          <w:lang w:eastAsia="en-US"/>
        </w:rPr>
        <w:t>approved</w:t>
      </w:r>
      <w:r>
        <w:t>.</w:t>
      </w:r>
    </w:p>
    <w:p w14:paraId="4464D53A" w14:textId="5FAB8557" w:rsidR="00B24481" w:rsidRPr="00EB0339" w:rsidRDefault="00B24481" w:rsidP="00B24481">
      <w:r w:rsidRPr="005B25A1">
        <w:rPr>
          <w:b/>
          <w:bCs/>
        </w:rPr>
        <w:t>Status:</w:t>
      </w:r>
      <w:r>
        <w:t xml:space="preserve"> r09 </w:t>
      </w:r>
      <w:r>
        <w:rPr>
          <w:lang w:eastAsia="en-US"/>
        </w:rPr>
        <w:t xml:space="preserve">revised in </w:t>
      </w:r>
      <w:r w:rsidRPr="00B24481">
        <w:rPr>
          <w:color w:val="0000FF"/>
          <w:lang w:eastAsia="en-US"/>
        </w:rPr>
        <w:t>S2-2301465</w:t>
      </w:r>
      <w:r>
        <w:rPr>
          <w:lang w:eastAsia="en-US"/>
        </w:rPr>
        <w:t xml:space="preserve"> which was </w:t>
      </w:r>
      <w:r w:rsidRPr="00B24481">
        <w:rPr>
          <w:color w:val="FF0000"/>
          <w:lang w:eastAsia="en-US"/>
        </w:rPr>
        <w:t>approved</w:t>
      </w:r>
      <w:r>
        <w:t>.</w:t>
      </w:r>
    </w:p>
    <w:p w14:paraId="4B11EA65" w14:textId="77777777" w:rsidR="00B24481" w:rsidRDefault="00B24481" w:rsidP="008F68AC">
      <w:pPr>
        <w:rPr>
          <w:lang w:eastAsia="en-US"/>
        </w:rPr>
      </w:pPr>
    </w:p>
    <w:p w14:paraId="381D2D71" w14:textId="77777777" w:rsidR="00B24481" w:rsidRDefault="00B24481" w:rsidP="00B24481">
      <w:pPr>
        <w:pStyle w:val="NormTop"/>
      </w:pPr>
      <w:r>
        <w:rPr>
          <w:color w:val="0000FF"/>
        </w:rPr>
        <w:t>S2-2301011</w:t>
      </w:r>
      <w:r w:rsidRPr="00D53282">
        <w:t xml:space="preserve"> </w:t>
      </w:r>
      <w:r>
        <w:t>(LS OUT) [DRAFT] LS on partially allowed/rejected S-NSSAI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To: RAN WG3.</w:t>
      </w:r>
    </w:p>
    <w:p w14:paraId="52652A0E" w14:textId="77777777" w:rsidR="00B24481" w:rsidRPr="005B25A1" w:rsidRDefault="00B24481" w:rsidP="00B24481">
      <w:pPr>
        <w:pStyle w:val="FP"/>
        <w:keepNext/>
        <w:rPr>
          <w:b/>
          <w:bCs/>
          <w:i/>
          <w:iCs/>
          <w:sz w:val="18"/>
          <w:szCs w:val="18"/>
        </w:rPr>
      </w:pPr>
      <w:r w:rsidRPr="005B25A1">
        <w:rPr>
          <w:b/>
          <w:bCs/>
          <w:i/>
          <w:iCs/>
          <w:sz w:val="18"/>
          <w:szCs w:val="18"/>
        </w:rPr>
        <w:t>e-mail discussion:</w:t>
      </w:r>
    </w:p>
    <w:p w14:paraId="0E0B4B68" w14:textId="77777777" w:rsidR="00B24481" w:rsidRDefault="00B24481" w:rsidP="00B24481">
      <w:pPr>
        <w:pStyle w:val="FP"/>
        <w:keepNext/>
        <w:rPr>
          <w:i/>
          <w:iCs/>
          <w:sz w:val="18"/>
          <w:szCs w:val="18"/>
        </w:rPr>
      </w:pPr>
      <w:r w:rsidRPr="005B25A1">
        <w:rPr>
          <w:i/>
          <w:iCs/>
          <w:sz w:val="18"/>
          <w:szCs w:val="18"/>
        </w:rPr>
        <w:t>Peter Hedman (Ericsson) provides comments and suggests to use 01157.</w:t>
      </w:r>
    </w:p>
    <w:p w14:paraId="625892F8" w14:textId="77777777" w:rsidR="00B24481" w:rsidRDefault="00B24481" w:rsidP="00B24481">
      <w:pPr>
        <w:pStyle w:val="FP"/>
        <w:keepNext/>
        <w:rPr>
          <w:i/>
          <w:iCs/>
          <w:sz w:val="18"/>
          <w:szCs w:val="18"/>
        </w:rPr>
      </w:pPr>
      <w:r w:rsidRPr="005B25A1">
        <w:rPr>
          <w:i/>
          <w:iCs/>
          <w:sz w:val="18"/>
          <w:szCs w:val="18"/>
        </w:rPr>
        <w:t>Genadi (Lenovo) provides comments to also include RAN2 and the topic from KI#3.</w:t>
      </w:r>
    </w:p>
    <w:p w14:paraId="7B0B2B27" w14:textId="77777777" w:rsidR="00B24481" w:rsidRDefault="00B24481" w:rsidP="00B24481">
      <w:pPr>
        <w:pStyle w:val="FP"/>
        <w:keepNext/>
        <w:rPr>
          <w:i/>
          <w:iCs/>
          <w:sz w:val="18"/>
          <w:szCs w:val="18"/>
        </w:rPr>
      </w:pPr>
      <w:r w:rsidRPr="005B25A1">
        <w:rPr>
          <w:i/>
          <w:iCs/>
          <w:sz w:val="18"/>
          <w:szCs w:val="18"/>
        </w:rPr>
        <w:t>Alessio(Nokia) suggests using this one.</w:t>
      </w:r>
    </w:p>
    <w:p w14:paraId="7683690E" w14:textId="77777777" w:rsidR="00B24481" w:rsidRDefault="00B24481" w:rsidP="00B24481">
      <w:pPr>
        <w:pStyle w:val="FP"/>
        <w:keepNext/>
        <w:rPr>
          <w:i/>
          <w:iCs/>
          <w:sz w:val="18"/>
          <w:szCs w:val="18"/>
        </w:rPr>
      </w:pPr>
      <w:r w:rsidRPr="005B25A1">
        <w:rPr>
          <w:i/>
          <w:iCs/>
          <w:sz w:val="18"/>
          <w:szCs w:val="18"/>
        </w:rPr>
        <w:t>Peter Hedman (Ericsson) provides reply that proposal is for sure going for an option that was turned down at SoH.</w:t>
      </w:r>
    </w:p>
    <w:p w14:paraId="2A6241E3" w14:textId="77777777" w:rsidR="00B24481" w:rsidRDefault="00B24481" w:rsidP="00B24481">
      <w:pPr>
        <w:pStyle w:val="FP"/>
        <w:keepNext/>
        <w:rPr>
          <w:i/>
          <w:iCs/>
          <w:sz w:val="18"/>
          <w:szCs w:val="18"/>
        </w:rPr>
      </w:pPr>
      <w:r w:rsidRPr="005B25A1">
        <w:rPr>
          <w:i/>
          <w:iCs/>
          <w:sz w:val="18"/>
          <w:szCs w:val="18"/>
        </w:rPr>
        <w:t>Alessio(Nokia) provides R01 that also expands the scope of LS to ask question on the AoS smaller than TA topic which we need to be aware of.</w:t>
      </w:r>
    </w:p>
    <w:p w14:paraId="1686686D" w14:textId="77777777" w:rsidR="00B24481" w:rsidRDefault="00B24481" w:rsidP="00B24481">
      <w:pPr>
        <w:pStyle w:val="FP"/>
        <w:keepNext/>
        <w:rPr>
          <w:i/>
          <w:iCs/>
          <w:sz w:val="18"/>
          <w:szCs w:val="18"/>
        </w:rPr>
      </w:pPr>
      <w:r w:rsidRPr="005B25A1">
        <w:rPr>
          <w:i/>
          <w:iCs/>
          <w:sz w:val="18"/>
          <w:szCs w:val="18"/>
        </w:rPr>
        <w:t>Jinguo(ZTE) provides r03.</w:t>
      </w:r>
    </w:p>
    <w:p w14:paraId="3D60D199" w14:textId="77777777" w:rsidR="00B24481" w:rsidRDefault="00B24481" w:rsidP="00B24481">
      <w:pPr>
        <w:pStyle w:val="FP"/>
        <w:keepNext/>
        <w:rPr>
          <w:i/>
          <w:iCs/>
          <w:sz w:val="18"/>
          <w:szCs w:val="18"/>
        </w:rPr>
      </w:pPr>
      <w:r w:rsidRPr="005B25A1">
        <w:rPr>
          <w:i/>
          <w:iCs/>
          <w:sz w:val="18"/>
          <w:szCs w:val="18"/>
        </w:rPr>
        <w:t>Haiyang (Huawei) provides r02.</w:t>
      </w:r>
    </w:p>
    <w:p w14:paraId="4655B6AB" w14:textId="77777777" w:rsidR="00B24481" w:rsidRDefault="00B24481" w:rsidP="00B24481">
      <w:pPr>
        <w:pStyle w:val="FP"/>
        <w:keepNext/>
        <w:rPr>
          <w:i/>
          <w:iCs/>
          <w:sz w:val="18"/>
          <w:szCs w:val="18"/>
        </w:rPr>
      </w:pPr>
      <w:r w:rsidRPr="005B25A1">
        <w:rPr>
          <w:i/>
          <w:iCs/>
          <w:sz w:val="18"/>
          <w:szCs w:val="18"/>
        </w:rPr>
        <w:t>Haiyang (Huawei) comments.</w:t>
      </w:r>
    </w:p>
    <w:p w14:paraId="614DA106" w14:textId="77777777" w:rsidR="00B24481" w:rsidRDefault="00B24481" w:rsidP="00B24481">
      <w:pPr>
        <w:pStyle w:val="FP"/>
        <w:keepNext/>
        <w:rPr>
          <w:i/>
          <w:iCs/>
          <w:sz w:val="18"/>
          <w:szCs w:val="18"/>
        </w:rPr>
      </w:pPr>
      <w:r w:rsidRPr="005B25A1">
        <w:rPr>
          <w:i/>
          <w:iCs/>
          <w:sz w:val="18"/>
          <w:szCs w:val="18"/>
        </w:rPr>
        <w:t>Genadi (Lenovo) provides r04.</w:t>
      </w:r>
    </w:p>
    <w:p w14:paraId="7A275A63" w14:textId="77777777" w:rsidR="00B24481" w:rsidRDefault="00B24481" w:rsidP="00B24481">
      <w:pPr>
        <w:pStyle w:val="FP"/>
        <w:keepNext/>
        <w:rPr>
          <w:i/>
          <w:iCs/>
          <w:sz w:val="18"/>
          <w:szCs w:val="18"/>
        </w:rPr>
      </w:pPr>
      <w:r w:rsidRPr="005B25A1">
        <w:rPr>
          <w:i/>
          <w:iCs/>
          <w:sz w:val="18"/>
          <w:szCs w:val="18"/>
        </w:rPr>
        <w:t>Ashok (Samsung) updated the subject title. It's about KI#3, not KI#5.</w:t>
      </w:r>
    </w:p>
    <w:p w14:paraId="52C387CB" w14:textId="77777777" w:rsidR="00B24481" w:rsidRDefault="00B24481" w:rsidP="00B24481">
      <w:pPr>
        <w:pStyle w:val="FP"/>
        <w:keepNext/>
        <w:rPr>
          <w:i/>
          <w:iCs/>
          <w:sz w:val="18"/>
          <w:szCs w:val="18"/>
        </w:rPr>
      </w:pPr>
      <w:r w:rsidRPr="005B25A1">
        <w:rPr>
          <w:i/>
          <w:iCs/>
          <w:sz w:val="18"/>
          <w:szCs w:val="18"/>
        </w:rPr>
        <w:t>==== Revisions Deadline ====.</w:t>
      </w:r>
    </w:p>
    <w:p w14:paraId="323D4C17" w14:textId="77777777" w:rsidR="00B24481" w:rsidRDefault="00B24481" w:rsidP="00B24481">
      <w:pPr>
        <w:pStyle w:val="FP"/>
        <w:keepNext/>
        <w:rPr>
          <w:i/>
          <w:iCs/>
          <w:sz w:val="18"/>
          <w:szCs w:val="18"/>
        </w:rPr>
      </w:pPr>
      <w:r w:rsidRPr="005B25A1">
        <w:rPr>
          <w:i/>
          <w:iCs/>
          <w:sz w:val="18"/>
          <w:szCs w:val="18"/>
        </w:rPr>
        <w:t>Jinguo(ZTE) is fine with r04.</w:t>
      </w:r>
    </w:p>
    <w:p w14:paraId="749CE3EC" w14:textId="77777777" w:rsidR="00B24481" w:rsidRDefault="00B24481" w:rsidP="00B24481">
      <w:pPr>
        <w:pStyle w:val="FP"/>
        <w:keepNext/>
        <w:rPr>
          <w:i/>
          <w:iCs/>
          <w:sz w:val="18"/>
          <w:szCs w:val="18"/>
        </w:rPr>
      </w:pPr>
      <w:r w:rsidRPr="005B25A1">
        <w:rPr>
          <w:i/>
          <w:iCs/>
          <w:sz w:val="18"/>
          <w:szCs w:val="18"/>
        </w:rPr>
        <w:t>Haiyang (Huawei) is OK with r04.</w:t>
      </w:r>
    </w:p>
    <w:p w14:paraId="41E0BF35" w14:textId="77777777" w:rsidR="00B24481" w:rsidRDefault="00B24481" w:rsidP="00B24481">
      <w:pPr>
        <w:pStyle w:val="FP"/>
        <w:keepNext/>
        <w:rPr>
          <w:i/>
          <w:iCs/>
          <w:sz w:val="18"/>
          <w:szCs w:val="18"/>
        </w:rPr>
      </w:pPr>
      <w:r w:rsidRPr="005B25A1">
        <w:rPr>
          <w:i/>
          <w:iCs/>
          <w:sz w:val="18"/>
          <w:szCs w:val="18"/>
        </w:rPr>
        <w:t>alessio provides r05 in drafts folder.</w:t>
      </w:r>
    </w:p>
    <w:p w14:paraId="66143270" w14:textId="77777777" w:rsidR="00B24481" w:rsidRDefault="00B24481" w:rsidP="00B24481">
      <w:pPr>
        <w:pStyle w:val="FP"/>
        <w:keepNext/>
        <w:rPr>
          <w:i/>
          <w:iCs/>
          <w:sz w:val="18"/>
          <w:szCs w:val="18"/>
        </w:rPr>
      </w:pPr>
      <w:r w:rsidRPr="005B25A1">
        <w:rPr>
          <w:i/>
          <w:iCs/>
          <w:sz w:val="18"/>
          <w:szCs w:val="18"/>
        </w:rPr>
        <w:t>Haiyang (Huawei) comments, suggests to go with r04 (not OK with r05).</w:t>
      </w:r>
    </w:p>
    <w:p w14:paraId="2FDFD8E4" w14:textId="77777777" w:rsidR="00B24481" w:rsidRDefault="00B24481" w:rsidP="00B24481">
      <w:pPr>
        <w:pStyle w:val="FP"/>
        <w:keepNext/>
        <w:rPr>
          <w:i/>
          <w:iCs/>
          <w:sz w:val="18"/>
          <w:szCs w:val="18"/>
        </w:rPr>
      </w:pPr>
      <w:r w:rsidRPr="005B25A1">
        <w:rPr>
          <w:i/>
          <w:iCs/>
          <w:sz w:val="18"/>
          <w:szCs w:val="18"/>
        </w:rPr>
        <w:t>Jinguo(ZTE) asks to discuss at CC#5.</w:t>
      </w:r>
    </w:p>
    <w:p w14:paraId="39907360" w14:textId="77777777" w:rsidR="00B24481" w:rsidRDefault="00B24481" w:rsidP="00B24481">
      <w:pPr>
        <w:pStyle w:val="FP"/>
        <w:keepNext/>
        <w:rPr>
          <w:i/>
          <w:iCs/>
          <w:sz w:val="18"/>
          <w:szCs w:val="18"/>
        </w:rPr>
      </w:pPr>
      <w:r w:rsidRPr="005B25A1">
        <w:rPr>
          <w:i/>
          <w:iCs/>
          <w:sz w:val="18"/>
          <w:szCs w:val="18"/>
        </w:rPr>
        <w:t>alessio(Nokia) can only accept r05 and explains why.</w:t>
      </w:r>
    </w:p>
    <w:p w14:paraId="75A70DD4" w14:textId="77777777" w:rsidR="00B24481" w:rsidRDefault="00B24481" w:rsidP="00B24481">
      <w:pPr>
        <w:pStyle w:val="FP"/>
        <w:keepNext/>
        <w:rPr>
          <w:i/>
          <w:iCs/>
          <w:sz w:val="18"/>
          <w:szCs w:val="18"/>
        </w:rPr>
      </w:pPr>
      <w:r w:rsidRPr="005B25A1">
        <w:rPr>
          <w:i/>
          <w:iCs/>
          <w:sz w:val="18"/>
          <w:szCs w:val="18"/>
        </w:rPr>
        <w:t>Jinguo(ZTE) asks to discuss at CC#4.</w:t>
      </w:r>
    </w:p>
    <w:p w14:paraId="24CA63B2" w14:textId="77777777" w:rsidR="00B24481" w:rsidRDefault="00B24481" w:rsidP="00B24481">
      <w:pPr>
        <w:pStyle w:val="FP"/>
        <w:keepNext/>
        <w:rPr>
          <w:i/>
          <w:iCs/>
          <w:sz w:val="18"/>
          <w:szCs w:val="18"/>
        </w:rPr>
      </w:pPr>
      <w:r w:rsidRPr="005B25A1">
        <w:rPr>
          <w:i/>
          <w:iCs/>
          <w:sz w:val="18"/>
          <w:szCs w:val="18"/>
        </w:rPr>
        <w:t>==== Final Comments Deadline ====.</w:t>
      </w:r>
    </w:p>
    <w:p w14:paraId="035F69E0" w14:textId="77777777" w:rsidR="00B24481" w:rsidRDefault="00B24481" w:rsidP="00B24481">
      <w:pPr>
        <w:pStyle w:val="FP"/>
        <w:keepNext/>
        <w:rPr>
          <w:i/>
          <w:iCs/>
          <w:sz w:val="18"/>
          <w:szCs w:val="18"/>
        </w:rPr>
      </w:pPr>
      <w:r w:rsidRPr="005B25A1">
        <w:rPr>
          <w:i/>
          <w:iCs/>
          <w:sz w:val="18"/>
          <w:szCs w:val="18"/>
        </w:rPr>
        <w:t>Peter Hedman (Ericsson) provides r0x.</w:t>
      </w:r>
    </w:p>
    <w:p w14:paraId="7E6D716A" w14:textId="77777777" w:rsidR="00B24481" w:rsidRDefault="00B24481" w:rsidP="00B24481">
      <w:pPr>
        <w:pStyle w:val="FP"/>
        <w:keepNext/>
        <w:rPr>
          <w:i/>
          <w:iCs/>
          <w:sz w:val="18"/>
          <w:szCs w:val="18"/>
        </w:rPr>
      </w:pPr>
      <w:r w:rsidRPr="005B25A1">
        <w:rPr>
          <w:i/>
          <w:iCs/>
          <w:sz w:val="18"/>
          <w:szCs w:val="18"/>
        </w:rPr>
        <w:t>Alessio(nokia) can live with this r07 which is largely based on r06 but clarifies the meaning of zero configured resources no data can be sent/received.</w:t>
      </w:r>
    </w:p>
    <w:p w14:paraId="47A4F4CE" w14:textId="77777777" w:rsidR="00B24481" w:rsidRDefault="00B24481" w:rsidP="00B24481">
      <w:pPr>
        <w:pStyle w:val="FP"/>
        <w:keepNext/>
        <w:rPr>
          <w:i/>
          <w:iCs/>
          <w:sz w:val="18"/>
          <w:szCs w:val="18"/>
        </w:rPr>
      </w:pPr>
      <w:r w:rsidRPr="005B25A1">
        <w:rPr>
          <w:i/>
          <w:iCs/>
          <w:sz w:val="18"/>
          <w:szCs w:val="18"/>
        </w:rPr>
        <w:t>Peter Hedman (Ericsson) provides comments and r08.</w:t>
      </w:r>
    </w:p>
    <w:p w14:paraId="1E506212" w14:textId="77777777" w:rsidR="00B24481" w:rsidRPr="005B25A1" w:rsidRDefault="00B24481" w:rsidP="00B24481">
      <w:pPr>
        <w:pStyle w:val="FP"/>
        <w:keepNext/>
        <w:rPr>
          <w:i/>
          <w:iCs/>
          <w:sz w:val="18"/>
          <w:szCs w:val="18"/>
        </w:rPr>
      </w:pPr>
    </w:p>
    <w:p w14:paraId="0CCF2136" w14:textId="77777777" w:rsidR="00B24481" w:rsidRPr="005B25A1" w:rsidRDefault="00B24481" w:rsidP="00B24481">
      <w:pPr>
        <w:keepNext/>
        <w:keepLines/>
        <w:rPr>
          <w:b/>
          <w:bCs/>
        </w:rPr>
      </w:pPr>
      <w:r>
        <w:rPr>
          <w:b/>
          <w:bCs/>
        </w:rPr>
        <w:t>CC#4</w:t>
      </w:r>
      <w:r w:rsidRPr="005B25A1">
        <w:rPr>
          <w:b/>
          <w:bCs/>
        </w:rPr>
        <w:t xml:space="preserve"> Discussion:</w:t>
      </w:r>
    </w:p>
    <w:p w14:paraId="4AC9CEAC" w14:textId="1C671472" w:rsidR="00B24481" w:rsidRPr="00B24481" w:rsidRDefault="00B24481" w:rsidP="00B24481">
      <w:r>
        <w:t xml:space="preserve">r09 was the latest revision. </w:t>
      </w:r>
      <w:r>
        <w:rPr>
          <w:lang w:eastAsia="en-US"/>
        </w:rPr>
        <w:t xml:space="preserve">r09 was agreed and revised in </w:t>
      </w:r>
      <w:r w:rsidRPr="00B24481">
        <w:rPr>
          <w:color w:val="0000FF"/>
          <w:lang w:eastAsia="en-US"/>
        </w:rPr>
        <w:t>S2-230146</w:t>
      </w:r>
      <w:r>
        <w:rPr>
          <w:color w:val="0000FF"/>
          <w:lang w:eastAsia="en-US"/>
        </w:rPr>
        <w:t>6</w:t>
      </w:r>
      <w:r>
        <w:rPr>
          <w:lang w:eastAsia="en-US"/>
        </w:rPr>
        <w:t xml:space="preserve"> which was </w:t>
      </w:r>
      <w:r w:rsidRPr="00B24481">
        <w:rPr>
          <w:color w:val="FF0000"/>
          <w:lang w:eastAsia="en-US"/>
        </w:rPr>
        <w:t>approved</w:t>
      </w:r>
      <w:r>
        <w:t>.</w:t>
      </w:r>
    </w:p>
    <w:p w14:paraId="0E8F17D2" w14:textId="43C3A0B0" w:rsidR="00B24481" w:rsidRPr="00EB0339" w:rsidRDefault="00B24481" w:rsidP="00B24481">
      <w:r w:rsidRPr="005B25A1">
        <w:rPr>
          <w:b/>
          <w:bCs/>
        </w:rPr>
        <w:t>Status:</w:t>
      </w:r>
      <w:r>
        <w:t xml:space="preserve"> r09 </w:t>
      </w:r>
      <w:r>
        <w:rPr>
          <w:lang w:eastAsia="en-US"/>
        </w:rPr>
        <w:t xml:space="preserve">revised in </w:t>
      </w:r>
      <w:r w:rsidRPr="00B24481">
        <w:rPr>
          <w:color w:val="0000FF"/>
          <w:lang w:eastAsia="en-US"/>
        </w:rPr>
        <w:t>S2-230146</w:t>
      </w:r>
      <w:r>
        <w:rPr>
          <w:color w:val="0000FF"/>
          <w:lang w:eastAsia="en-US"/>
        </w:rPr>
        <w:t>6</w:t>
      </w:r>
      <w:r>
        <w:rPr>
          <w:lang w:eastAsia="en-US"/>
        </w:rPr>
        <w:t xml:space="preserve"> which was </w:t>
      </w:r>
      <w:r w:rsidRPr="00B24481">
        <w:rPr>
          <w:color w:val="FF0000"/>
          <w:lang w:eastAsia="en-US"/>
        </w:rPr>
        <w:t>approved</w:t>
      </w:r>
      <w:r>
        <w:t>.</w:t>
      </w:r>
    </w:p>
    <w:p w14:paraId="3BA85E3A" w14:textId="42F8464C" w:rsidR="00D37E56" w:rsidRDefault="00D37E56" w:rsidP="008F68AC">
      <w:pPr>
        <w:rPr>
          <w:lang w:eastAsia="en-US"/>
        </w:rPr>
      </w:pPr>
    </w:p>
    <w:p w14:paraId="3E9327E5" w14:textId="77777777" w:rsidR="00B24481" w:rsidRDefault="00B24481" w:rsidP="00B24481">
      <w:pPr>
        <w:pStyle w:val="NormTop"/>
      </w:pPr>
      <w:r>
        <w:rPr>
          <w:color w:val="0000FF"/>
        </w:rPr>
        <w:t>S2-2301157</w:t>
      </w:r>
      <w:r w:rsidRPr="00D53282">
        <w:t xml:space="preserve"> </w:t>
      </w:r>
      <w:r>
        <w:t>(LS OUT) [DRAFT] LS on Partially allowed/rejected NSSAI (Source: Ericsson)</w:t>
      </w:r>
      <w:r>
        <w:br/>
      </w:r>
      <w:r w:rsidRPr="00D53282">
        <w:rPr>
          <w:b/>
        </w:rPr>
        <w:t>Document for:</w:t>
      </w:r>
      <w:r w:rsidRPr="00D53282">
        <w:t xml:space="preserve"> </w:t>
      </w:r>
      <w:r>
        <w:t>Approval</w:t>
      </w:r>
      <w:r>
        <w:br/>
      </w:r>
      <w:r w:rsidRPr="00D53282">
        <w:rPr>
          <w:b/>
        </w:rPr>
        <w:t>Abstract:</w:t>
      </w:r>
      <w:r w:rsidRPr="00D53282">
        <w:t xml:space="preserve"> </w:t>
      </w:r>
      <w:r>
        <w:br/>
        <w:t>Informing about the progress on KI#5 aspects and soliciting for RAN WG3 feedback.</w:t>
      </w:r>
    </w:p>
    <w:p w14:paraId="2E6E4EEA" w14:textId="77777777" w:rsidR="00B24481" w:rsidRPr="005B25A1" w:rsidRDefault="00B24481" w:rsidP="00B24481">
      <w:pPr>
        <w:pStyle w:val="FP"/>
        <w:keepNext/>
        <w:rPr>
          <w:b/>
          <w:bCs/>
          <w:i/>
          <w:iCs/>
          <w:sz w:val="18"/>
          <w:szCs w:val="18"/>
        </w:rPr>
      </w:pPr>
      <w:r w:rsidRPr="005B25A1">
        <w:rPr>
          <w:b/>
          <w:bCs/>
          <w:i/>
          <w:iCs/>
          <w:sz w:val="18"/>
          <w:szCs w:val="18"/>
        </w:rPr>
        <w:t>e-mail discussion:</w:t>
      </w:r>
    </w:p>
    <w:p w14:paraId="58D63A54" w14:textId="77777777" w:rsidR="00B24481" w:rsidRDefault="00B24481" w:rsidP="00B24481">
      <w:pPr>
        <w:pStyle w:val="FP"/>
        <w:keepNext/>
        <w:rPr>
          <w:i/>
          <w:iCs/>
          <w:sz w:val="18"/>
          <w:szCs w:val="18"/>
        </w:rPr>
      </w:pPr>
      <w:r w:rsidRPr="005B25A1">
        <w:rPr>
          <w:i/>
          <w:iCs/>
          <w:sz w:val="18"/>
          <w:szCs w:val="18"/>
        </w:rPr>
        <w:t>Alessio(Nokia) proposes to note this Ls and use S2-2301011.</w:t>
      </w:r>
    </w:p>
    <w:p w14:paraId="2D8881C2" w14:textId="77777777" w:rsidR="00B24481" w:rsidRDefault="00B24481" w:rsidP="00B24481">
      <w:pPr>
        <w:pStyle w:val="FP"/>
        <w:keepNext/>
        <w:rPr>
          <w:i/>
          <w:iCs/>
          <w:sz w:val="18"/>
          <w:szCs w:val="18"/>
        </w:rPr>
      </w:pPr>
      <w:r w:rsidRPr="005B25A1">
        <w:rPr>
          <w:i/>
          <w:iCs/>
          <w:sz w:val="18"/>
          <w:szCs w:val="18"/>
        </w:rPr>
        <w:t>Peter Hedman (Ericsson) provides r01.</w:t>
      </w:r>
    </w:p>
    <w:p w14:paraId="68E6AFC3" w14:textId="77777777" w:rsidR="00B24481" w:rsidRDefault="00B24481" w:rsidP="00B24481">
      <w:pPr>
        <w:pStyle w:val="FP"/>
        <w:keepNext/>
        <w:rPr>
          <w:i/>
          <w:iCs/>
          <w:sz w:val="18"/>
          <w:szCs w:val="18"/>
        </w:rPr>
      </w:pPr>
      <w:r w:rsidRPr="005B25A1">
        <w:rPr>
          <w:i/>
          <w:iCs/>
          <w:sz w:val="18"/>
          <w:szCs w:val="18"/>
        </w:rPr>
        <w:t>Genadi (Lenovo) provides r02.</w:t>
      </w:r>
    </w:p>
    <w:p w14:paraId="74F1C632" w14:textId="77777777" w:rsidR="00B24481" w:rsidRDefault="00B24481" w:rsidP="00B24481">
      <w:pPr>
        <w:pStyle w:val="FP"/>
        <w:keepNext/>
        <w:rPr>
          <w:i/>
          <w:iCs/>
          <w:sz w:val="18"/>
          <w:szCs w:val="18"/>
        </w:rPr>
      </w:pPr>
      <w:r w:rsidRPr="005B25A1">
        <w:rPr>
          <w:i/>
          <w:iCs/>
          <w:sz w:val="18"/>
          <w:szCs w:val="18"/>
        </w:rPr>
        <w:t>==== Revisions Deadline ====.</w:t>
      </w:r>
    </w:p>
    <w:p w14:paraId="7A4D5DC1" w14:textId="77777777" w:rsidR="00B24481" w:rsidRDefault="00B24481" w:rsidP="00B24481">
      <w:pPr>
        <w:pStyle w:val="FP"/>
        <w:keepNext/>
        <w:rPr>
          <w:i/>
          <w:iCs/>
          <w:sz w:val="18"/>
          <w:szCs w:val="18"/>
        </w:rPr>
      </w:pPr>
      <w:r w:rsidRPr="005B25A1">
        <w:rPr>
          <w:i/>
          <w:iCs/>
          <w:sz w:val="18"/>
          <w:szCs w:val="18"/>
        </w:rPr>
        <w:t>Ashok (Samsung) comments.</w:t>
      </w:r>
    </w:p>
    <w:p w14:paraId="05129D0B" w14:textId="77777777" w:rsidR="00B24481" w:rsidRDefault="00B24481" w:rsidP="00B24481">
      <w:pPr>
        <w:pStyle w:val="FP"/>
        <w:keepNext/>
        <w:rPr>
          <w:i/>
          <w:iCs/>
          <w:sz w:val="18"/>
          <w:szCs w:val="18"/>
        </w:rPr>
      </w:pPr>
      <w:r w:rsidRPr="005B25A1">
        <w:rPr>
          <w:i/>
          <w:iCs/>
          <w:sz w:val="18"/>
          <w:szCs w:val="18"/>
        </w:rPr>
        <w:t>Genadi (Lenovo) replies to Ashok (Samsung).</w:t>
      </w:r>
    </w:p>
    <w:p w14:paraId="361F6013" w14:textId="77777777" w:rsidR="00B24481" w:rsidRDefault="00B24481" w:rsidP="00B24481">
      <w:pPr>
        <w:pStyle w:val="FP"/>
        <w:keepNext/>
        <w:rPr>
          <w:i/>
          <w:iCs/>
          <w:sz w:val="18"/>
          <w:szCs w:val="18"/>
        </w:rPr>
      </w:pPr>
      <w:r w:rsidRPr="005B25A1">
        <w:rPr>
          <w:i/>
          <w:iCs/>
          <w:sz w:val="18"/>
          <w:szCs w:val="18"/>
        </w:rPr>
        <w:t>Jinguo(ZTE) is fine with r02.</w:t>
      </w:r>
    </w:p>
    <w:p w14:paraId="6CB591C4" w14:textId="77777777" w:rsidR="00B24481" w:rsidRDefault="00B24481" w:rsidP="00B24481">
      <w:pPr>
        <w:pStyle w:val="FP"/>
        <w:keepNext/>
        <w:rPr>
          <w:i/>
          <w:iCs/>
          <w:sz w:val="18"/>
          <w:szCs w:val="18"/>
        </w:rPr>
      </w:pPr>
      <w:r w:rsidRPr="005B25A1">
        <w:rPr>
          <w:i/>
          <w:iCs/>
          <w:sz w:val="18"/>
          <w:szCs w:val="18"/>
        </w:rPr>
        <w:t>Ashok (Samsung) clarifies to Genadi (Lenovo).</w:t>
      </w:r>
    </w:p>
    <w:p w14:paraId="0CA5F661" w14:textId="77777777" w:rsidR="00B24481" w:rsidRDefault="00B24481" w:rsidP="00B24481">
      <w:pPr>
        <w:pStyle w:val="FP"/>
        <w:keepNext/>
        <w:rPr>
          <w:i/>
          <w:iCs/>
          <w:sz w:val="18"/>
          <w:szCs w:val="18"/>
        </w:rPr>
      </w:pPr>
      <w:r w:rsidRPr="005B25A1">
        <w:rPr>
          <w:i/>
          <w:iCs/>
          <w:sz w:val="18"/>
          <w:szCs w:val="18"/>
        </w:rPr>
        <w:t>Haiyang (Huawei) provides r03: r02+'proposes-&gt;has discussed'+' optimize RRM logic -&gt; know about it if required by the RAN.'.</w:t>
      </w:r>
    </w:p>
    <w:p w14:paraId="55E9A98C" w14:textId="77777777" w:rsidR="00B24481" w:rsidRDefault="00B24481" w:rsidP="00B24481">
      <w:pPr>
        <w:pStyle w:val="FP"/>
        <w:keepNext/>
        <w:rPr>
          <w:i/>
          <w:iCs/>
          <w:sz w:val="18"/>
          <w:szCs w:val="18"/>
        </w:rPr>
      </w:pPr>
      <w:r w:rsidRPr="005B25A1">
        <w:rPr>
          <w:i/>
          <w:iCs/>
          <w:sz w:val="18"/>
          <w:szCs w:val="18"/>
        </w:rPr>
        <w:t>Kundan(NEC)is fine with r02.</w:t>
      </w:r>
    </w:p>
    <w:p w14:paraId="001A568D" w14:textId="77777777" w:rsidR="00B24481" w:rsidRDefault="00B24481" w:rsidP="00B24481">
      <w:pPr>
        <w:pStyle w:val="FP"/>
        <w:keepNext/>
        <w:rPr>
          <w:i/>
          <w:iCs/>
          <w:sz w:val="18"/>
          <w:szCs w:val="18"/>
        </w:rPr>
      </w:pPr>
      <w:r w:rsidRPr="005B25A1">
        <w:rPr>
          <w:i/>
          <w:iCs/>
          <w:sz w:val="18"/>
          <w:szCs w:val="18"/>
        </w:rPr>
        <w:t>alessio(Nokia) is not ok with previous revisions and proposes r04 in drafts folder.</w:t>
      </w:r>
    </w:p>
    <w:p w14:paraId="0D7707EA" w14:textId="77777777" w:rsidR="00B24481" w:rsidRDefault="00B24481" w:rsidP="00B24481">
      <w:pPr>
        <w:pStyle w:val="FP"/>
        <w:keepNext/>
        <w:rPr>
          <w:i/>
          <w:iCs/>
          <w:sz w:val="18"/>
          <w:szCs w:val="18"/>
        </w:rPr>
      </w:pPr>
      <w:r w:rsidRPr="005B25A1">
        <w:rPr>
          <w:i/>
          <w:iCs/>
          <w:sz w:val="18"/>
          <w:szCs w:val="18"/>
        </w:rPr>
        <w:t>Peter Hedman (Ericsson) propose to approve r02 or as suggested r02+'proposes-&gt;has discussed'+' optimize RRM logic -&gt; know about it if required by the RAN.</w:t>
      </w:r>
    </w:p>
    <w:p w14:paraId="2A774153" w14:textId="77777777" w:rsidR="00B24481" w:rsidRDefault="00B24481" w:rsidP="00B24481">
      <w:pPr>
        <w:pStyle w:val="FP"/>
        <w:keepNext/>
        <w:rPr>
          <w:i/>
          <w:iCs/>
          <w:sz w:val="18"/>
          <w:szCs w:val="18"/>
        </w:rPr>
      </w:pPr>
      <w:r w:rsidRPr="005B25A1">
        <w:rPr>
          <w:i/>
          <w:iCs/>
          <w:sz w:val="18"/>
          <w:szCs w:val="18"/>
        </w:rPr>
        <w:t>Alessio (Nokia) replies to Peter Hedman (Ericsson) objects to r02 and its revision.</w:t>
      </w:r>
    </w:p>
    <w:p w14:paraId="3C11E088" w14:textId="77777777" w:rsidR="00B24481" w:rsidRDefault="00B24481" w:rsidP="00B24481">
      <w:pPr>
        <w:pStyle w:val="FP"/>
        <w:keepNext/>
        <w:rPr>
          <w:i/>
          <w:iCs/>
          <w:sz w:val="18"/>
          <w:szCs w:val="18"/>
        </w:rPr>
      </w:pPr>
      <w:r w:rsidRPr="005B25A1">
        <w:rPr>
          <w:i/>
          <w:iCs/>
          <w:sz w:val="18"/>
          <w:szCs w:val="18"/>
        </w:rPr>
        <w:t>Peter Hedman (Ericsson) provides reply to Alessio.</w:t>
      </w:r>
    </w:p>
    <w:p w14:paraId="14DF831F" w14:textId="77777777" w:rsidR="00B24481" w:rsidRDefault="00B24481" w:rsidP="00B24481">
      <w:pPr>
        <w:pStyle w:val="FP"/>
        <w:keepNext/>
        <w:rPr>
          <w:i/>
          <w:iCs/>
          <w:sz w:val="18"/>
          <w:szCs w:val="18"/>
        </w:rPr>
      </w:pPr>
      <w:r w:rsidRPr="005B25A1">
        <w:rPr>
          <w:i/>
          <w:iCs/>
          <w:sz w:val="18"/>
          <w:szCs w:val="18"/>
        </w:rPr>
        <w:t>Alessio(Nokia) is providing r05 in the DRAFT folder.</w:t>
      </w:r>
    </w:p>
    <w:p w14:paraId="5DB5FB33" w14:textId="77777777" w:rsidR="00B24481" w:rsidRDefault="00B24481" w:rsidP="00B24481">
      <w:pPr>
        <w:pStyle w:val="FP"/>
        <w:keepNext/>
        <w:rPr>
          <w:i/>
          <w:iCs/>
          <w:sz w:val="18"/>
          <w:szCs w:val="18"/>
        </w:rPr>
      </w:pPr>
      <w:r w:rsidRPr="005B25A1">
        <w:rPr>
          <w:i/>
          <w:iCs/>
          <w:sz w:val="18"/>
          <w:szCs w:val="18"/>
        </w:rPr>
        <w:t>Peter Hedman (Ericsson) provides r06 in draft folder.</w:t>
      </w:r>
    </w:p>
    <w:p w14:paraId="2972C38C" w14:textId="77777777" w:rsidR="00B24481" w:rsidRDefault="00B24481" w:rsidP="00B24481">
      <w:pPr>
        <w:pStyle w:val="FP"/>
        <w:keepNext/>
        <w:rPr>
          <w:i/>
          <w:iCs/>
          <w:sz w:val="18"/>
          <w:szCs w:val="18"/>
        </w:rPr>
      </w:pPr>
      <w:r w:rsidRPr="005B25A1">
        <w:rPr>
          <w:i/>
          <w:iCs/>
          <w:sz w:val="18"/>
          <w:szCs w:val="18"/>
        </w:rPr>
        <w:t>Ashok (Samsung) seeks clarification.</w:t>
      </w:r>
    </w:p>
    <w:p w14:paraId="32C49A8A" w14:textId="77777777" w:rsidR="00B24481" w:rsidRDefault="00B24481" w:rsidP="00B24481">
      <w:pPr>
        <w:pStyle w:val="FP"/>
        <w:keepNext/>
        <w:rPr>
          <w:i/>
          <w:iCs/>
          <w:sz w:val="18"/>
          <w:szCs w:val="18"/>
        </w:rPr>
      </w:pPr>
      <w:r w:rsidRPr="005B25A1">
        <w:rPr>
          <w:i/>
          <w:iCs/>
          <w:sz w:val="18"/>
          <w:szCs w:val="18"/>
        </w:rPr>
        <w:t>Peter Hedman (Ericsson) provides comments.</w:t>
      </w:r>
    </w:p>
    <w:p w14:paraId="3B698151" w14:textId="77777777" w:rsidR="00B24481" w:rsidRDefault="00B24481" w:rsidP="00B24481">
      <w:pPr>
        <w:pStyle w:val="FP"/>
        <w:keepNext/>
        <w:rPr>
          <w:i/>
          <w:iCs/>
          <w:sz w:val="18"/>
          <w:szCs w:val="18"/>
        </w:rPr>
      </w:pPr>
      <w:r w:rsidRPr="005B25A1">
        <w:rPr>
          <w:i/>
          <w:iCs/>
          <w:sz w:val="18"/>
          <w:szCs w:val="18"/>
        </w:rPr>
        <w:t>Peter Hedman (Ericsson) provides r07 to cater for the comments.</w:t>
      </w:r>
    </w:p>
    <w:p w14:paraId="5992CA74" w14:textId="77777777" w:rsidR="00B24481" w:rsidRDefault="00B24481" w:rsidP="00B24481">
      <w:pPr>
        <w:pStyle w:val="FP"/>
        <w:keepNext/>
        <w:rPr>
          <w:i/>
          <w:iCs/>
          <w:sz w:val="18"/>
          <w:szCs w:val="18"/>
        </w:rPr>
      </w:pPr>
      <w:r w:rsidRPr="005B25A1">
        <w:rPr>
          <w:i/>
          <w:iCs/>
          <w:sz w:val="18"/>
          <w:szCs w:val="18"/>
        </w:rPr>
        <w:t>Haiyang (Huawei) provides r08.</w:t>
      </w:r>
    </w:p>
    <w:p w14:paraId="6F6DAFA9" w14:textId="77777777" w:rsidR="00B24481" w:rsidRDefault="00B24481" w:rsidP="00B24481">
      <w:pPr>
        <w:pStyle w:val="FP"/>
        <w:keepNext/>
        <w:rPr>
          <w:i/>
          <w:iCs/>
          <w:sz w:val="18"/>
          <w:szCs w:val="18"/>
        </w:rPr>
      </w:pPr>
      <w:r w:rsidRPr="005B25A1">
        <w:rPr>
          <w:i/>
          <w:iCs/>
          <w:sz w:val="18"/>
          <w:szCs w:val="18"/>
        </w:rPr>
        <w:t>Peter Hedman (Ericsson) provides r08 in draft folder.</w:t>
      </w:r>
    </w:p>
    <w:p w14:paraId="5DF8D955" w14:textId="77777777" w:rsidR="00B24481" w:rsidRDefault="00B24481" w:rsidP="00B24481">
      <w:pPr>
        <w:pStyle w:val="FP"/>
        <w:keepNext/>
        <w:rPr>
          <w:i/>
          <w:iCs/>
          <w:sz w:val="18"/>
          <w:szCs w:val="18"/>
        </w:rPr>
      </w:pPr>
      <w:r w:rsidRPr="005B25A1">
        <w:rPr>
          <w:i/>
          <w:iCs/>
          <w:sz w:val="18"/>
          <w:szCs w:val="18"/>
        </w:rPr>
        <w:t>alessio(Nokia) provides r09 in draft folder.</w:t>
      </w:r>
    </w:p>
    <w:p w14:paraId="2EB6844C" w14:textId="77777777" w:rsidR="00B24481" w:rsidRDefault="00B24481" w:rsidP="00B24481">
      <w:pPr>
        <w:pStyle w:val="FP"/>
        <w:keepNext/>
        <w:rPr>
          <w:i/>
          <w:iCs/>
          <w:sz w:val="18"/>
          <w:szCs w:val="18"/>
        </w:rPr>
      </w:pPr>
      <w:r w:rsidRPr="005B25A1">
        <w:rPr>
          <w:i/>
          <w:iCs/>
          <w:sz w:val="18"/>
          <w:szCs w:val="18"/>
        </w:rPr>
        <w:t>Jinguo(ZTE) comments.</w:t>
      </w:r>
    </w:p>
    <w:p w14:paraId="2AFE1919" w14:textId="77777777" w:rsidR="00B24481" w:rsidRDefault="00B24481" w:rsidP="00B24481">
      <w:pPr>
        <w:pStyle w:val="FP"/>
        <w:keepNext/>
        <w:rPr>
          <w:i/>
          <w:iCs/>
          <w:sz w:val="18"/>
          <w:szCs w:val="18"/>
        </w:rPr>
      </w:pPr>
      <w:r w:rsidRPr="005B25A1">
        <w:rPr>
          <w:i/>
          <w:iCs/>
          <w:sz w:val="18"/>
          <w:szCs w:val="18"/>
        </w:rPr>
        <w:t>Peter Hedman (Ericsson) provides r10.</w:t>
      </w:r>
    </w:p>
    <w:p w14:paraId="7115A47A" w14:textId="77777777" w:rsidR="00B24481" w:rsidRDefault="00B24481" w:rsidP="00B24481">
      <w:pPr>
        <w:pStyle w:val="FP"/>
        <w:keepNext/>
        <w:rPr>
          <w:i/>
          <w:iCs/>
          <w:sz w:val="18"/>
          <w:szCs w:val="18"/>
        </w:rPr>
      </w:pPr>
      <w:r w:rsidRPr="005B25A1">
        <w:rPr>
          <w:i/>
          <w:iCs/>
          <w:sz w:val="18"/>
          <w:szCs w:val="18"/>
        </w:rPr>
        <w:t>Jinguo(ZTE) asks to discuss at CC#5.</w:t>
      </w:r>
    </w:p>
    <w:p w14:paraId="6653D8B3" w14:textId="77777777" w:rsidR="00B24481" w:rsidRDefault="00B24481" w:rsidP="00B24481">
      <w:pPr>
        <w:pStyle w:val="FP"/>
        <w:keepNext/>
        <w:rPr>
          <w:i/>
          <w:iCs/>
          <w:sz w:val="18"/>
          <w:szCs w:val="18"/>
        </w:rPr>
      </w:pPr>
      <w:r w:rsidRPr="005B25A1">
        <w:rPr>
          <w:i/>
          <w:iCs/>
          <w:sz w:val="18"/>
          <w:szCs w:val="18"/>
        </w:rPr>
        <w:t>Jinguo(ZTE) asks to discuss at CC#4.</w:t>
      </w:r>
    </w:p>
    <w:p w14:paraId="39AD38F3" w14:textId="77777777" w:rsidR="00B24481" w:rsidRDefault="00B24481" w:rsidP="00B24481">
      <w:pPr>
        <w:pStyle w:val="FP"/>
        <w:keepNext/>
        <w:rPr>
          <w:i/>
          <w:iCs/>
          <w:sz w:val="18"/>
          <w:szCs w:val="18"/>
        </w:rPr>
      </w:pPr>
      <w:r w:rsidRPr="005B25A1">
        <w:rPr>
          <w:i/>
          <w:iCs/>
          <w:sz w:val="18"/>
          <w:szCs w:val="18"/>
        </w:rPr>
        <w:t>==== Final Comments Deadline ====.</w:t>
      </w:r>
    </w:p>
    <w:p w14:paraId="456E87A9" w14:textId="77777777" w:rsidR="00B24481" w:rsidRDefault="00B24481" w:rsidP="00B24481">
      <w:pPr>
        <w:pStyle w:val="FP"/>
        <w:keepNext/>
        <w:rPr>
          <w:i/>
          <w:iCs/>
          <w:sz w:val="18"/>
          <w:szCs w:val="18"/>
        </w:rPr>
      </w:pPr>
      <w:r w:rsidRPr="005B25A1">
        <w:rPr>
          <w:i/>
          <w:iCs/>
          <w:sz w:val="18"/>
          <w:szCs w:val="18"/>
        </w:rPr>
        <w:t>Peter Hedman (Ericsson) replies.</w:t>
      </w:r>
    </w:p>
    <w:p w14:paraId="3C573FE0" w14:textId="77777777" w:rsidR="00B24481" w:rsidRDefault="00B24481" w:rsidP="00B24481">
      <w:pPr>
        <w:pStyle w:val="FP"/>
        <w:keepNext/>
        <w:rPr>
          <w:i/>
          <w:iCs/>
          <w:sz w:val="18"/>
          <w:szCs w:val="18"/>
        </w:rPr>
      </w:pPr>
      <w:r w:rsidRPr="005B25A1">
        <w:rPr>
          <w:i/>
          <w:iCs/>
          <w:sz w:val="18"/>
          <w:szCs w:val="18"/>
        </w:rPr>
        <w:t>Peter Hedman (Ericsson) provides r11.</w:t>
      </w:r>
    </w:p>
    <w:p w14:paraId="7A3A5A46" w14:textId="77777777" w:rsidR="00B24481" w:rsidRDefault="00B24481" w:rsidP="00B24481">
      <w:pPr>
        <w:pStyle w:val="FP"/>
        <w:keepNext/>
        <w:rPr>
          <w:i/>
          <w:iCs/>
          <w:sz w:val="18"/>
          <w:szCs w:val="18"/>
        </w:rPr>
      </w:pPr>
      <w:r w:rsidRPr="005B25A1">
        <w:rPr>
          <w:i/>
          <w:iCs/>
          <w:sz w:val="18"/>
          <w:szCs w:val="18"/>
        </w:rPr>
        <w:t>Alessio(nokia) thanks peter for providing r11 which we can accept.</w:t>
      </w:r>
    </w:p>
    <w:p w14:paraId="2BA630D5" w14:textId="77777777" w:rsidR="00B24481" w:rsidRPr="005B25A1" w:rsidRDefault="00B24481" w:rsidP="00B24481">
      <w:pPr>
        <w:pStyle w:val="FP"/>
        <w:keepNext/>
        <w:rPr>
          <w:i/>
          <w:iCs/>
          <w:sz w:val="18"/>
          <w:szCs w:val="18"/>
        </w:rPr>
      </w:pPr>
    </w:p>
    <w:p w14:paraId="21AC2988" w14:textId="77777777" w:rsidR="00B24481" w:rsidRPr="005B25A1" w:rsidRDefault="00B24481" w:rsidP="00B24481">
      <w:pPr>
        <w:keepNext/>
        <w:keepLines/>
        <w:rPr>
          <w:b/>
          <w:bCs/>
        </w:rPr>
      </w:pPr>
      <w:r>
        <w:rPr>
          <w:b/>
          <w:bCs/>
        </w:rPr>
        <w:t>CC#4</w:t>
      </w:r>
      <w:r w:rsidRPr="005B25A1">
        <w:rPr>
          <w:b/>
          <w:bCs/>
        </w:rPr>
        <w:t xml:space="preserve"> Discussion:</w:t>
      </w:r>
    </w:p>
    <w:p w14:paraId="469DAB71" w14:textId="225F1F46" w:rsidR="00B24481" w:rsidRPr="00B24481" w:rsidRDefault="00B24481" w:rsidP="00B24481">
      <w:r>
        <w:t xml:space="preserve">r11 was the latest revision. </w:t>
      </w:r>
      <w:r>
        <w:rPr>
          <w:lang w:eastAsia="en-US"/>
        </w:rPr>
        <w:t xml:space="preserve">r11 was agreed and revised in </w:t>
      </w:r>
      <w:r w:rsidRPr="00B24481">
        <w:rPr>
          <w:color w:val="0000FF"/>
          <w:lang w:eastAsia="en-US"/>
        </w:rPr>
        <w:t>S2-230146</w:t>
      </w:r>
      <w:r>
        <w:rPr>
          <w:color w:val="0000FF"/>
          <w:lang w:eastAsia="en-US"/>
        </w:rPr>
        <w:t>7</w:t>
      </w:r>
      <w:r>
        <w:rPr>
          <w:lang w:eastAsia="en-US"/>
        </w:rPr>
        <w:t xml:space="preserve"> which was </w:t>
      </w:r>
      <w:r w:rsidRPr="00B24481">
        <w:rPr>
          <w:color w:val="FF0000"/>
          <w:lang w:eastAsia="en-US"/>
        </w:rPr>
        <w:t>approved</w:t>
      </w:r>
      <w:r>
        <w:t>.</w:t>
      </w:r>
    </w:p>
    <w:p w14:paraId="29C6ECE9" w14:textId="45F87FF0" w:rsidR="00B24481" w:rsidRPr="00EB0339" w:rsidRDefault="00B24481" w:rsidP="00B24481">
      <w:r w:rsidRPr="005B25A1">
        <w:rPr>
          <w:b/>
          <w:bCs/>
        </w:rPr>
        <w:t>Status:</w:t>
      </w:r>
      <w:r>
        <w:t xml:space="preserve"> r11 </w:t>
      </w:r>
      <w:r>
        <w:rPr>
          <w:lang w:eastAsia="en-US"/>
        </w:rPr>
        <w:t xml:space="preserve">revised in </w:t>
      </w:r>
      <w:r w:rsidRPr="00B24481">
        <w:rPr>
          <w:color w:val="0000FF"/>
          <w:lang w:eastAsia="en-US"/>
        </w:rPr>
        <w:t>S2-230146</w:t>
      </w:r>
      <w:r>
        <w:rPr>
          <w:color w:val="0000FF"/>
          <w:lang w:eastAsia="en-US"/>
        </w:rPr>
        <w:t>7</w:t>
      </w:r>
      <w:r>
        <w:rPr>
          <w:lang w:eastAsia="en-US"/>
        </w:rPr>
        <w:t xml:space="preserve"> which was </w:t>
      </w:r>
      <w:r w:rsidRPr="00B24481">
        <w:rPr>
          <w:color w:val="FF0000"/>
          <w:lang w:eastAsia="en-US"/>
        </w:rPr>
        <w:t>approved</w:t>
      </w:r>
      <w:r>
        <w:t>.</w:t>
      </w:r>
    </w:p>
    <w:p w14:paraId="49AD9A97" w14:textId="6E2E4876" w:rsidR="00B24481" w:rsidRDefault="00B24481" w:rsidP="008F68AC">
      <w:pPr>
        <w:rPr>
          <w:lang w:eastAsia="en-US"/>
        </w:rPr>
      </w:pPr>
    </w:p>
    <w:p w14:paraId="29021553" w14:textId="77777777" w:rsidR="00F30E20" w:rsidRDefault="00F30E20" w:rsidP="00F30E20">
      <w:pPr>
        <w:pStyle w:val="NormTop"/>
      </w:pPr>
      <w:r>
        <w:rPr>
          <w:color w:val="0000FF"/>
        </w:rPr>
        <w:t>S2-2300563</w:t>
      </w:r>
      <w:r w:rsidRPr="00D53282">
        <w:t xml:space="preserve"> </w:t>
      </w:r>
      <w:r>
        <w:t>(LS OUT) [DRAFT] Reply LS on NSSRG restriction across different access types over different PLMNs (Source: LG Electronics)</w:t>
      </w:r>
      <w:r>
        <w:br/>
      </w:r>
      <w:r w:rsidRPr="00D53282">
        <w:rPr>
          <w:b/>
        </w:rPr>
        <w:t>Document for:</w:t>
      </w:r>
      <w:r w:rsidRPr="00D53282">
        <w:t xml:space="preserve"> </w:t>
      </w:r>
      <w:r>
        <w:t>Approval</w:t>
      </w:r>
      <w:r>
        <w:br/>
      </w:r>
      <w:r w:rsidRPr="00D53282">
        <w:rPr>
          <w:b/>
        </w:rPr>
        <w:t>Abstract:</w:t>
      </w:r>
      <w:r w:rsidRPr="00D53282">
        <w:t xml:space="preserve"> </w:t>
      </w:r>
      <w:r>
        <w:br/>
        <w:t>To: CT WG1. Attachments: TS 23.501 CR#3934.</w:t>
      </w:r>
    </w:p>
    <w:p w14:paraId="4FF8E6F2" w14:textId="77777777" w:rsidR="00F30E20" w:rsidRPr="00B81031" w:rsidRDefault="00F30E20" w:rsidP="00F30E20">
      <w:pPr>
        <w:keepNext/>
        <w:keepLines/>
        <w:rPr>
          <w:i/>
        </w:rPr>
      </w:pPr>
      <w:r w:rsidRPr="00B81031">
        <w:rPr>
          <w:b/>
          <w:bCs/>
          <w:i/>
        </w:rPr>
        <w:t>Comment:</w:t>
      </w:r>
      <w:r>
        <w:rPr>
          <w:i/>
        </w:rPr>
        <w:t xml:space="preserve"> S2-2300563: Response to S2-2300023. Approved.</w:t>
      </w:r>
    </w:p>
    <w:p w14:paraId="1AC0AAEE" w14:textId="77777777" w:rsidR="00F30E20" w:rsidRPr="005B25A1" w:rsidRDefault="00F30E20" w:rsidP="00F30E20">
      <w:pPr>
        <w:pStyle w:val="FP"/>
        <w:keepNext/>
        <w:rPr>
          <w:b/>
          <w:bCs/>
          <w:i/>
          <w:iCs/>
          <w:sz w:val="18"/>
          <w:szCs w:val="18"/>
        </w:rPr>
      </w:pPr>
      <w:r w:rsidRPr="005B25A1">
        <w:rPr>
          <w:b/>
          <w:bCs/>
          <w:i/>
          <w:iCs/>
          <w:sz w:val="18"/>
          <w:szCs w:val="18"/>
        </w:rPr>
        <w:t>e-mail discussion:</w:t>
      </w:r>
    </w:p>
    <w:p w14:paraId="6C6A3E35" w14:textId="77777777" w:rsidR="00F30E20" w:rsidRDefault="00F30E20" w:rsidP="00F30E20">
      <w:pPr>
        <w:pStyle w:val="FP"/>
        <w:keepNext/>
        <w:rPr>
          <w:i/>
          <w:iCs/>
          <w:sz w:val="18"/>
          <w:szCs w:val="18"/>
        </w:rPr>
      </w:pPr>
      <w:r w:rsidRPr="005B25A1">
        <w:rPr>
          <w:i/>
          <w:iCs/>
          <w:sz w:val="18"/>
          <w:szCs w:val="18"/>
        </w:rPr>
        <w:t>Stefano Faccin (Qualcomm) proposes to proceed with this LS OUT as response.</w:t>
      </w:r>
    </w:p>
    <w:p w14:paraId="42E1579D" w14:textId="77777777" w:rsidR="00F30E20" w:rsidRDefault="00F30E20" w:rsidP="00F30E20">
      <w:pPr>
        <w:pStyle w:val="FP"/>
        <w:keepNext/>
        <w:rPr>
          <w:i/>
          <w:iCs/>
          <w:sz w:val="18"/>
          <w:szCs w:val="18"/>
        </w:rPr>
      </w:pPr>
      <w:r w:rsidRPr="005B25A1">
        <w:rPr>
          <w:i/>
          <w:iCs/>
          <w:sz w:val="18"/>
          <w:szCs w:val="18"/>
        </w:rPr>
        <w:t>Haiyang (Huawei) comments and suggests to discuss in 0023 thread.</w:t>
      </w:r>
    </w:p>
    <w:p w14:paraId="59EAEC4A" w14:textId="77777777" w:rsidR="00F30E20" w:rsidRDefault="00F30E20" w:rsidP="00F30E20">
      <w:pPr>
        <w:pStyle w:val="FP"/>
        <w:keepNext/>
        <w:rPr>
          <w:i/>
          <w:iCs/>
          <w:sz w:val="18"/>
          <w:szCs w:val="18"/>
        </w:rPr>
      </w:pPr>
      <w:r w:rsidRPr="005B25A1">
        <w:rPr>
          <w:i/>
          <w:iCs/>
          <w:sz w:val="18"/>
          <w:szCs w:val="18"/>
        </w:rPr>
        <w:t>Jinguo(ZTE) agree to use 563 as basis for LS Out discussion.</w:t>
      </w:r>
    </w:p>
    <w:p w14:paraId="2477ACF3" w14:textId="77777777" w:rsidR="00F30E20" w:rsidRDefault="00F30E20" w:rsidP="00F30E20">
      <w:pPr>
        <w:pStyle w:val="FP"/>
        <w:keepNext/>
        <w:rPr>
          <w:i/>
          <w:iCs/>
          <w:sz w:val="18"/>
          <w:szCs w:val="18"/>
        </w:rPr>
      </w:pPr>
      <w:r w:rsidRPr="005B25A1">
        <w:rPr>
          <w:i/>
          <w:iCs/>
          <w:sz w:val="18"/>
          <w:szCs w:val="18"/>
        </w:rPr>
        <w:t>Guillaume (MediaTek Inc.) agrees with Stefano (Qualcomm) and others to proceed with 563 as basis for LS Out.</w:t>
      </w:r>
    </w:p>
    <w:p w14:paraId="1E32A67E" w14:textId="77777777" w:rsidR="00F30E20" w:rsidRDefault="00F30E20" w:rsidP="00F30E20">
      <w:pPr>
        <w:pStyle w:val="FP"/>
        <w:keepNext/>
        <w:rPr>
          <w:i/>
          <w:iCs/>
          <w:sz w:val="18"/>
          <w:szCs w:val="18"/>
        </w:rPr>
      </w:pPr>
      <w:r w:rsidRPr="005B25A1">
        <w:rPr>
          <w:i/>
          <w:iCs/>
          <w:sz w:val="18"/>
          <w:szCs w:val="18"/>
        </w:rPr>
        <w:t>Alessio(Nokia) ok to use 563 as basis.</w:t>
      </w:r>
    </w:p>
    <w:p w14:paraId="1829FCCD" w14:textId="77777777" w:rsidR="00F30E20" w:rsidRDefault="00F30E20" w:rsidP="00F30E20">
      <w:pPr>
        <w:pStyle w:val="FP"/>
        <w:keepNext/>
        <w:rPr>
          <w:i/>
          <w:iCs/>
          <w:sz w:val="18"/>
          <w:szCs w:val="18"/>
        </w:rPr>
      </w:pPr>
      <w:r w:rsidRPr="005B25A1">
        <w:rPr>
          <w:i/>
          <w:iCs/>
          <w:sz w:val="18"/>
          <w:szCs w:val="18"/>
        </w:rPr>
        <w:t>Genadi (Lenovo) supports the principles proposed in the LS reply in 0563 and proceed with 0563 as basis for LS Out.</w:t>
      </w:r>
    </w:p>
    <w:p w14:paraId="1DD413D3" w14:textId="77777777" w:rsidR="00F30E20" w:rsidRDefault="00F30E20" w:rsidP="00F30E20">
      <w:pPr>
        <w:pStyle w:val="FP"/>
        <w:keepNext/>
        <w:rPr>
          <w:i/>
          <w:iCs/>
          <w:sz w:val="18"/>
          <w:szCs w:val="18"/>
        </w:rPr>
      </w:pPr>
      <w:r w:rsidRPr="005B25A1">
        <w:rPr>
          <w:i/>
          <w:iCs/>
          <w:sz w:val="18"/>
          <w:szCs w:val="18"/>
        </w:rPr>
        <w:t>Peter Hedman (Ericsson) ok with r00.</w:t>
      </w:r>
    </w:p>
    <w:p w14:paraId="6C0946D6" w14:textId="77777777" w:rsidR="00F30E20" w:rsidRDefault="00F30E20" w:rsidP="00F30E20">
      <w:pPr>
        <w:pStyle w:val="FP"/>
        <w:keepNext/>
        <w:rPr>
          <w:i/>
          <w:iCs/>
          <w:sz w:val="18"/>
          <w:szCs w:val="18"/>
        </w:rPr>
      </w:pPr>
      <w:r w:rsidRPr="005B25A1">
        <w:rPr>
          <w:i/>
          <w:iCs/>
          <w:sz w:val="18"/>
          <w:szCs w:val="18"/>
        </w:rPr>
        <w:t>Genadi (Lenovo) is fine with r00.</w:t>
      </w:r>
    </w:p>
    <w:p w14:paraId="3AEF80FE" w14:textId="77777777" w:rsidR="00F30E20" w:rsidRDefault="00F30E20" w:rsidP="00F30E20">
      <w:pPr>
        <w:pStyle w:val="FP"/>
        <w:keepNext/>
        <w:rPr>
          <w:i/>
          <w:iCs/>
          <w:sz w:val="18"/>
          <w:szCs w:val="18"/>
        </w:rPr>
      </w:pPr>
      <w:r w:rsidRPr="005B25A1">
        <w:rPr>
          <w:i/>
          <w:iCs/>
          <w:sz w:val="18"/>
          <w:szCs w:val="18"/>
        </w:rPr>
        <w:t>Ashok (Samsung) does not agree with this LS OUT and prefer 856.</w:t>
      </w:r>
    </w:p>
    <w:p w14:paraId="113476DA" w14:textId="77777777" w:rsidR="00F30E20" w:rsidRDefault="00F30E20" w:rsidP="00F30E20">
      <w:pPr>
        <w:pStyle w:val="FP"/>
        <w:keepNext/>
        <w:rPr>
          <w:i/>
          <w:iCs/>
          <w:sz w:val="18"/>
          <w:szCs w:val="18"/>
        </w:rPr>
      </w:pPr>
      <w:r w:rsidRPr="005B25A1">
        <w:rPr>
          <w:i/>
          <w:iCs/>
          <w:sz w:val="18"/>
          <w:szCs w:val="18"/>
        </w:rPr>
        <w:t>Krisztian (Apple) supports r00.</w:t>
      </w:r>
    </w:p>
    <w:p w14:paraId="24C05639" w14:textId="77777777" w:rsidR="00F30E20" w:rsidRDefault="00F30E20" w:rsidP="00F30E20">
      <w:pPr>
        <w:pStyle w:val="FP"/>
        <w:keepNext/>
        <w:rPr>
          <w:i/>
          <w:iCs/>
          <w:sz w:val="18"/>
          <w:szCs w:val="18"/>
        </w:rPr>
      </w:pPr>
      <w:r w:rsidRPr="005B25A1">
        <w:rPr>
          <w:i/>
          <w:iCs/>
          <w:sz w:val="18"/>
          <w:szCs w:val="18"/>
        </w:rPr>
        <w:t>Jinguo(ZTE) replies to Ashok(Samsung).</w:t>
      </w:r>
    </w:p>
    <w:p w14:paraId="01B8980F" w14:textId="77777777" w:rsidR="00F30E20" w:rsidRDefault="00F30E20" w:rsidP="00F30E20">
      <w:pPr>
        <w:pStyle w:val="FP"/>
        <w:keepNext/>
        <w:rPr>
          <w:i/>
          <w:iCs/>
          <w:sz w:val="18"/>
          <w:szCs w:val="18"/>
        </w:rPr>
      </w:pPr>
      <w:r w:rsidRPr="005B25A1">
        <w:rPr>
          <w:i/>
          <w:iCs/>
          <w:sz w:val="18"/>
          <w:szCs w:val="18"/>
        </w:rPr>
        <w:t>Ashok (Samsung) responds to Jinguo(ZTE).</w:t>
      </w:r>
    </w:p>
    <w:p w14:paraId="21AE38A4" w14:textId="77777777" w:rsidR="00F30E20" w:rsidRDefault="00F30E20" w:rsidP="00F30E20">
      <w:pPr>
        <w:pStyle w:val="FP"/>
        <w:keepNext/>
        <w:rPr>
          <w:i/>
          <w:iCs/>
          <w:sz w:val="18"/>
          <w:szCs w:val="18"/>
        </w:rPr>
      </w:pPr>
      <w:r w:rsidRPr="005B25A1">
        <w:rPr>
          <w:i/>
          <w:iCs/>
          <w:sz w:val="18"/>
          <w:szCs w:val="18"/>
        </w:rPr>
        <w:t>==== Revisions Deadline ====.</w:t>
      </w:r>
    </w:p>
    <w:p w14:paraId="33BFA01B" w14:textId="77777777" w:rsidR="00F30E20" w:rsidRDefault="00F30E20" w:rsidP="00F30E20">
      <w:pPr>
        <w:pStyle w:val="FP"/>
        <w:keepNext/>
        <w:rPr>
          <w:i/>
          <w:iCs/>
          <w:sz w:val="18"/>
          <w:szCs w:val="18"/>
        </w:rPr>
      </w:pPr>
      <w:r w:rsidRPr="005B25A1">
        <w:rPr>
          <w:i/>
          <w:iCs/>
          <w:sz w:val="18"/>
          <w:szCs w:val="18"/>
        </w:rPr>
        <w:t>Peter Hedman (Ericsson) provides comments and proposes to approve r00.</w:t>
      </w:r>
    </w:p>
    <w:p w14:paraId="596E02F3" w14:textId="77777777" w:rsidR="00F30E20" w:rsidRDefault="00F30E20" w:rsidP="00F30E20">
      <w:pPr>
        <w:pStyle w:val="FP"/>
        <w:keepNext/>
        <w:rPr>
          <w:i/>
          <w:iCs/>
          <w:sz w:val="18"/>
          <w:szCs w:val="18"/>
        </w:rPr>
      </w:pPr>
      <w:r w:rsidRPr="005B25A1">
        <w:rPr>
          <w:i/>
          <w:iCs/>
          <w:sz w:val="18"/>
          <w:szCs w:val="18"/>
        </w:rPr>
        <w:t>Ashok (Samsung) provides reply to Peter (Ericsson).</w:t>
      </w:r>
    </w:p>
    <w:p w14:paraId="6C7407A1" w14:textId="77777777" w:rsidR="00F30E20" w:rsidRDefault="00F30E20" w:rsidP="00F30E20">
      <w:pPr>
        <w:pStyle w:val="FP"/>
        <w:keepNext/>
        <w:rPr>
          <w:i/>
          <w:iCs/>
          <w:sz w:val="18"/>
          <w:szCs w:val="18"/>
        </w:rPr>
      </w:pPr>
      <w:r w:rsidRPr="005B25A1">
        <w:rPr>
          <w:i/>
          <w:iCs/>
          <w:sz w:val="18"/>
          <w:szCs w:val="18"/>
        </w:rPr>
        <w:t>Myungjune (LGE) replies to Ashok (Samsung).</w:t>
      </w:r>
    </w:p>
    <w:p w14:paraId="3A55A626" w14:textId="77777777" w:rsidR="00F30E20" w:rsidRDefault="00F30E20" w:rsidP="00F30E20">
      <w:pPr>
        <w:pStyle w:val="FP"/>
        <w:keepNext/>
        <w:rPr>
          <w:i/>
          <w:iCs/>
          <w:sz w:val="18"/>
          <w:szCs w:val="18"/>
        </w:rPr>
      </w:pPr>
      <w:r w:rsidRPr="005B25A1">
        <w:rPr>
          <w:i/>
          <w:iCs/>
          <w:sz w:val="18"/>
          <w:szCs w:val="18"/>
        </w:rPr>
        <w:t>Ashok (Samsung) explains to Myungjune (LGE).</w:t>
      </w:r>
    </w:p>
    <w:p w14:paraId="02D3C09F" w14:textId="77777777" w:rsidR="00F30E20" w:rsidRDefault="00F30E20" w:rsidP="00F30E20">
      <w:pPr>
        <w:pStyle w:val="FP"/>
        <w:keepNext/>
        <w:rPr>
          <w:i/>
          <w:iCs/>
          <w:sz w:val="18"/>
          <w:szCs w:val="18"/>
        </w:rPr>
      </w:pPr>
      <w:r w:rsidRPr="005B25A1">
        <w:rPr>
          <w:i/>
          <w:iCs/>
          <w:sz w:val="18"/>
          <w:szCs w:val="18"/>
        </w:rPr>
        <w:t>Myungjune (LGE) replies to Ashok (Samsung).</w:t>
      </w:r>
    </w:p>
    <w:p w14:paraId="10914BD0" w14:textId="77777777" w:rsidR="00F30E20" w:rsidRDefault="00F30E20" w:rsidP="00F30E20">
      <w:pPr>
        <w:pStyle w:val="FP"/>
        <w:keepNext/>
        <w:rPr>
          <w:i/>
          <w:iCs/>
          <w:sz w:val="18"/>
          <w:szCs w:val="18"/>
        </w:rPr>
      </w:pPr>
      <w:r w:rsidRPr="005B25A1">
        <w:rPr>
          <w:i/>
          <w:iCs/>
          <w:sz w:val="18"/>
          <w:szCs w:val="18"/>
        </w:rPr>
        <w:t>Ashok (Samsung) clarifies to Myungjune (LGE).</w:t>
      </w:r>
    </w:p>
    <w:p w14:paraId="311618F2" w14:textId="77777777" w:rsidR="00F30E20" w:rsidRDefault="00F30E20" w:rsidP="00F30E20">
      <w:pPr>
        <w:pStyle w:val="FP"/>
        <w:keepNext/>
        <w:rPr>
          <w:i/>
          <w:iCs/>
          <w:sz w:val="18"/>
          <w:szCs w:val="18"/>
        </w:rPr>
      </w:pPr>
      <w:r w:rsidRPr="005B25A1">
        <w:rPr>
          <w:i/>
          <w:iCs/>
          <w:sz w:val="18"/>
          <w:szCs w:val="18"/>
        </w:rPr>
        <w:t>==== Final Comments Deadline ====.</w:t>
      </w:r>
    </w:p>
    <w:p w14:paraId="37C7D71A" w14:textId="77777777" w:rsidR="00F30E20" w:rsidRPr="005B25A1" w:rsidRDefault="00F30E20" w:rsidP="00F30E20">
      <w:pPr>
        <w:pStyle w:val="FP"/>
        <w:keepNext/>
        <w:rPr>
          <w:i/>
          <w:iCs/>
          <w:sz w:val="18"/>
          <w:szCs w:val="18"/>
        </w:rPr>
      </w:pPr>
    </w:p>
    <w:p w14:paraId="574017B3" w14:textId="77777777" w:rsidR="00E74AFF" w:rsidRPr="005B25A1" w:rsidRDefault="00E74AFF" w:rsidP="00E74AFF">
      <w:pPr>
        <w:keepNext/>
        <w:keepLines/>
        <w:rPr>
          <w:b/>
          <w:bCs/>
        </w:rPr>
      </w:pPr>
      <w:r>
        <w:rPr>
          <w:b/>
          <w:bCs/>
        </w:rPr>
        <w:t>CC#4</w:t>
      </w:r>
      <w:r w:rsidRPr="005B25A1">
        <w:rPr>
          <w:b/>
          <w:bCs/>
        </w:rPr>
        <w:t xml:space="preserve"> Discussion:</w:t>
      </w:r>
    </w:p>
    <w:p w14:paraId="30DCB8B8" w14:textId="0D484FF4" w:rsidR="00E74AFF" w:rsidRDefault="00E74AFF" w:rsidP="008F68AC">
      <w:pPr>
        <w:rPr>
          <w:lang w:eastAsia="en-US"/>
        </w:rPr>
      </w:pPr>
      <w:r>
        <w:rPr>
          <w:lang w:eastAsia="en-US"/>
        </w:rPr>
        <w:t xml:space="preserve">Revised to remove draft in </w:t>
      </w:r>
      <w:r w:rsidRPr="00B24481">
        <w:rPr>
          <w:color w:val="0000FF"/>
          <w:lang w:eastAsia="en-US"/>
        </w:rPr>
        <w:t>S2-230146</w:t>
      </w:r>
      <w:r>
        <w:rPr>
          <w:color w:val="0000FF"/>
          <w:lang w:eastAsia="en-US"/>
        </w:rPr>
        <w:t>8</w:t>
      </w:r>
      <w:r>
        <w:rPr>
          <w:lang w:eastAsia="en-US"/>
        </w:rPr>
        <w:t xml:space="preserve"> which was </w:t>
      </w:r>
      <w:r w:rsidRPr="00B24481">
        <w:rPr>
          <w:color w:val="FF0000"/>
          <w:lang w:eastAsia="en-US"/>
        </w:rPr>
        <w:t>approved</w:t>
      </w:r>
      <w:r>
        <w:t>.</w:t>
      </w:r>
    </w:p>
    <w:p w14:paraId="24ADFFC5" w14:textId="50DA05D8" w:rsidR="00B24481" w:rsidRDefault="00B24481" w:rsidP="008F68AC">
      <w:pPr>
        <w:rPr>
          <w:lang w:eastAsia="en-US"/>
        </w:rPr>
      </w:pPr>
    </w:p>
    <w:p w14:paraId="103D5FEB" w14:textId="77777777" w:rsidR="00E74AFF" w:rsidRDefault="00E74AFF" w:rsidP="00E74AFF">
      <w:pPr>
        <w:pStyle w:val="NormTop"/>
      </w:pPr>
      <w:r>
        <w:rPr>
          <w:color w:val="0000FF"/>
        </w:rPr>
        <w:t>S2-2301370</w:t>
      </w:r>
      <w:r w:rsidRPr="00D53282">
        <w:t xml:space="preserve"> </w:t>
      </w:r>
      <w:r>
        <w:t>(CR) 23.501 CR3854R1 (Rel-18, 'B'): PIN support in 5GC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clause for high level description of PIN service. Introduce a new Annex to describe the relation between PIN and 5GS.</w:t>
      </w:r>
    </w:p>
    <w:p w14:paraId="1D95793D" w14:textId="77777777" w:rsidR="00E74AFF" w:rsidRPr="00B81031" w:rsidRDefault="00E74AFF" w:rsidP="00E74AFF">
      <w:pPr>
        <w:keepNext/>
        <w:keepLines/>
        <w:rPr>
          <w:i/>
        </w:rPr>
      </w:pPr>
      <w:r w:rsidRPr="00B81031">
        <w:rPr>
          <w:b/>
          <w:bCs/>
          <w:i/>
        </w:rPr>
        <w:t>Comment:</w:t>
      </w:r>
      <w:r>
        <w:rPr>
          <w:i/>
        </w:rPr>
        <w:t xml:space="preserve"> S2-2301370: Revision of S2-2300231r14, merging S2-2300424. Approved.</w:t>
      </w:r>
    </w:p>
    <w:p w14:paraId="0A58DBDA" w14:textId="77777777" w:rsidR="00E74AFF" w:rsidRPr="005B25A1" w:rsidRDefault="00E74AFF" w:rsidP="00E74AFF">
      <w:pPr>
        <w:keepNext/>
        <w:keepLines/>
        <w:rPr>
          <w:b/>
          <w:bCs/>
        </w:rPr>
      </w:pPr>
      <w:r>
        <w:rPr>
          <w:b/>
          <w:bCs/>
        </w:rPr>
        <w:t>CC#4</w:t>
      </w:r>
      <w:r w:rsidRPr="005B25A1">
        <w:rPr>
          <w:b/>
          <w:bCs/>
        </w:rPr>
        <w:t xml:space="preserve"> Discussion:</w:t>
      </w:r>
    </w:p>
    <w:p w14:paraId="13F36C02" w14:textId="11690975" w:rsidR="00E74AFF" w:rsidRPr="00E74AFF" w:rsidRDefault="00E74AFF" w:rsidP="00E74AFF">
      <w:r>
        <w:rPr>
          <w:lang w:eastAsia="en-US"/>
        </w:rPr>
        <w:t>Reconfirm the approval of this. Ericsson commented that the first bullet can be replaced from</w:t>
      </w:r>
      <w:r w:rsidR="00D4347C">
        <w:rPr>
          <w:lang w:eastAsia="en-US"/>
        </w:rPr>
        <w:t xml:space="preserve"> </w:t>
      </w:r>
      <w:r w:rsidR="00D4347C" w:rsidRPr="00D4347C">
        <w:rPr>
          <w:color w:val="0000FF"/>
          <w:lang w:eastAsia="en-US"/>
        </w:rPr>
        <w:t>S2-2300231r14</w:t>
      </w:r>
      <w:r>
        <w:rPr>
          <w:lang w:eastAsia="en-US"/>
        </w:rPr>
        <w:t xml:space="preserve">. r14 with this change was agreed and </w:t>
      </w:r>
      <w:r>
        <w:rPr>
          <w:color w:val="0000FF"/>
        </w:rPr>
        <w:t>S2-2301370</w:t>
      </w:r>
      <w:r>
        <w:t xml:space="preserve"> was </w:t>
      </w:r>
      <w:r w:rsidRPr="00C3284B">
        <w:rPr>
          <w:color w:val="FF0000"/>
          <w:lang w:eastAsia="en-US"/>
        </w:rPr>
        <w:t>approved</w:t>
      </w:r>
      <w:r>
        <w:t>.</w:t>
      </w:r>
    </w:p>
    <w:p w14:paraId="0DF6E0A3" w14:textId="4C5F8F47" w:rsidR="00E74AFF" w:rsidRPr="00EB0339" w:rsidRDefault="00E74AFF" w:rsidP="00E74AFF">
      <w:r w:rsidRPr="005B25A1">
        <w:rPr>
          <w:b/>
          <w:bCs/>
        </w:rPr>
        <w:t>Status:</w:t>
      </w:r>
      <w:r>
        <w:t xml:space="preserve"> </w:t>
      </w:r>
      <w:r w:rsidRPr="00C3284B">
        <w:rPr>
          <w:color w:val="FF0000"/>
          <w:lang w:eastAsia="en-US"/>
        </w:rPr>
        <w:t>Approved</w:t>
      </w:r>
      <w:r>
        <w:t>.</w:t>
      </w:r>
    </w:p>
    <w:p w14:paraId="571F04D0" w14:textId="5C087521" w:rsidR="00E74AFF" w:rsidRDefault="00E74AFF" w:rsidP="008F68AC">
      <w:pPr>
        <w:rPr>
          <w:lang w:eastAsia="en-US"/>
        </w:rPr>
      </w:pPr>
    </w:p>
    <w:p w14:paraId="42942AAF" w14:textId="77777777" w:rsidR="00E74AFF" w:rsidRDefault="00E74AFF" w:rsidP="00E74AFF">
      <w:pPr>
        <w:pStyle w:val="NormTop"/>
      </w:pPr>
      <w:r>
        <w:rPr>
          <w:color w:val="0000FF"/>
        </w:rPr>
        <w:t>S2-2300241</w:t>
      </w:r>
      <w:r w:rsidRPr="00D53282">
        <w:t xml:space="preserve"> </w:t>
      </w:r>
      <w:r>
        <w:t>(CR) 23.501 CR3759R1 (Rel-18, 'B'): Support of XR and Media Services (Source: Tencent,Tencent Cloud, China Mobile, OPPO, Nokia, Nokia Shanghai Bell, CATT, Samsung, China Telecom, InteDigital Inc, Google Inc.)</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descriptions about support of XR and Media (XRM) services in TS 23.501, also some definitions, abbrevations and related reference.</w:t>
      </w:r>
    </w:p>
    <w:p w14:paraId="4936477A" w14:textId="77777777" w:rsidR="00E74AFF" w:rsidRPr="00B81031" w:rsidRDefault="00E74AFF" w:rsidP="00E74AFF">
      <w:pPr>
        <w:keepNext/>
        <w:keepLines/>
        <w:rPr>
          <w:i/>
        </w:rPr>
      </w:pPr>
      <w:r w:rsidRPr="00B81031">
        <w:rPr>
          <w:b/>
          <w:bCs/>
          <w:i/>
        </w:rPr>
        <w:t>Comment:</w:t>
      </w:r>
      <w:r>
        <w:rPr>
          <w:i/>
        </w:rPr>
        <w:t xml:space="preserve"> S2-2300241: Revision of S2-2210295.  Confirm CR Revision - CR states 0!</w:t>
      </w:r>
    </w:p>
    <w:p w14:paraId="4260ED3C" w14:textId="77777777" w:rsidR="00E74AFF" w:rsidRPr="005B25A1" w:rsidRDefault="00E74AFF" w:rsidP="00E74AFF">
      <w:pPr>
        <w:pStyle w:val="FP"/>
        <w:keepNext/>
        <w:rPr>
          <w:b/>
          <w:bCs/>
          <w:i/>
          <w:iCs/>
          <w:sz w:val="18"/>
          <w:szCs w:val="18"/>
        </w:rPr>
      </w:pPr>
      <w:r w:rsidRPr="005B25A1">
        <w:rPr>
          <w:b/>
          <w:bCs/>
          <w:i/>
          <w:iCs/>
          <w:sz w:val="18"/>
          <w:szCs w:val="18"/>
        </w:rPr>
        <w:t>e-mail discussion:</w:t>
      </w:r>
    </w:p>
    <w:p w14:paraId="1B79EF71" w14:textId="77777777" w:rsidR="00E74AFF" w:rsidRDefault="00E74AFF" w:rsidP="00E74AFF">
      <w:pPr>
        <w:pStyle w:val="FP"/>
        <w:keepNext/>
        <w:rPr>
          <w:i/>
          <w:iCs/>
          <w:sz w:val="18"/>
          <w:szCs w:val="18"/>
        </w:rPr>
      </w:pPr>
      <w:r w:rsidRPr="005B25A1">
        <w:rPr>
          <w:i/>
          <w:iCs/>
          <w:sz w:val="18"/>
          <w:szCs w:val="18"/>
        </w:rPr>
        <w:t>Hyunsook (LGE) comments.</w:t>
      </w:r>
    </w:p>
    <w:p w14:paraId="2FE370F5" w14:textId="77777777" w:rsidR="00E74AFF" w:rsidRDefault="00E74AFF" w:rsidP="00E74AFF">
      <w:pPr>
        <w:pStyle w:val="FP"/>
        <w:keepNext/>
        <w:rPr>
          <w:i/>
          <w:iCs/>
          <w:sz w:val="18"/>
          <w:szCs w:val="18"/>
        </w:rPr>
      </w:pPr>
      <w:r w:rsidRPr="005B25A1">
        <w:rPr>
          <w:i/>
          <w:iCs/>
          <w:sz w:val="18"/>
          <w:szCs w:val="18"/>
        </w:rPr>
        <w:t>Dario (Qualcomm) comments and provides r01.</w:t>
      </w:r>
    </w:p>
    <w:p w14:paraId="4371359B" w14:textId="77777777" w:rsidR="00E74AFF" w:rsidRDefault="00E74AFF" w:rsidP="00E74AFF">
      <w:pPr>
        <w:pStyle w:val="FP"/>
        <w:keepNext/>
        <w:rPr>
          <w:i/>
          <w:iCs/>
          <w:sz w:val="18"/>
          <w:szCs w:val="18"/>
        </w:rPr>
      </w:pPr>
      <w:r w:rsidRPr="005B25A1">
        <w:rPr>
          <w:i/>
          <w:iCs/>
          <w:sz w:val="18"/>
          <w:szCs w:val="18"/>
        </w:rPr>
        <w:t>Lei(Tencent) provides comments.</w:t>
      </w:r>
    </w:p>
    <w:p w14:paraId="6922438A" w14:textId="77777777" w:rsidR="00E74AFF" w:rsidRDefault="00E74AFF" w:rsidP="00E74AFF">
      <w:pPr>
        <w:pStyle w:val="FP"/>
        <w:keepNext/>
        <w:rPr>
          <w:i/>
          <w:iCs/>
          <w:sz w:val="18"/>
          <w:szCs w:val="18"/>
        </w:rPr>
      </w:pPr>
      <w:r w:rsidRPr="005B25A1">
        <w:rPr>
          <w:i/>
          <w:iCs/>
          <w:sz w:val="18"/>
          <w:szCs w:val="18"/>
        </w:rPr>
        <w:t>Lei(Tencent) provides r04.</w:t>
      </w:r>
    </w:p>
    <w:p w14:paraId="6285E2DE" w14:textId="77777777" w:rsidR="00E74AFF" w:rsidRDefault="00E74AFF" w:rsidP="00E74AFF">
      <w:pPr>
        <w:pStyle w:val="FP"/>
        <w:keepNext/>
        <w:rPr>
          <w:i/>
          <w:iCs/>
          <w:sz w:val="18"/>
          <w:szCs w:val="18"/>
        </w:rPr>
      </w:pPr>
      <w:r w:rsidRPr="005B25A1">
        <w:rPr>
          <w:i/>
          <w:iCs/>
          <w:sz w:val="18"/>
          <w:szCs w:val="18"/>
        </w:rPr>
        <w:t>Devaki (Nokia) provides r05 (in case detailed version as in r04 is adopted). Alternatively, I would also be fine with the simplified general clause as in r01.</w:t>
      </w:r>
    </w:p>
    <w:p w14:paraId="455D4167" w14:textId="77777777" w:rsidR="00E74AFF" w:rsidRDefault="00E74AFF" w:rsidP="00E74AFF">
      <w:pPr>
        <w:pStyle w:val="FP"/>
        <w:keepNext/>
        <w:rPr>
          <w:i/>
          <w:iCs/>
          <w:sz w:val="18"/>
          <w:szCs w:val="18"/>
        </w:rPr>
      </w:pPr>
      <w:r w:rsidRPr="005B25A1">
        <w:rPr>
          <w:i/>
          <w:iCs/>
          <w:sz w:val="18"/>
          <w:szCs w:val="18"/>
        </w:rPr>
        <w:t>Xiaowan Ke(vivo) provides r06.</w:t>
      </w:r>
    </w:p>
    <w:p w14:paraId="25A2F5B2" w14:textId="77777777" w:rsidR="00E74AFF" w:rsidRDefault="00E74AFF" w:rsidP="00E74AFF">
      <w:pPr>
        <w:pStyle w:val="FP"/>
        <w:keepNext/>
        <w:rPr>
          <w:i/>
          <w:iCs/>
          <w:sz w:val="18"/>
          <w:szCs w:val="18"/>
        </w:rPr>
      </w:pPr>
      <w:r w:rsidRPr="005B25A1">
        <w:rPr>
          <w:i/>
          <w:iCs/>
          <w:sz w:val="18"/>
          <w:szCs w:val="18"/>
        </w:rPr>
        <w:t>Lei(Tencent) replies to Devaki(Nokia) and Xiaowan(vivo) and provide r07.</w:t>
      </w:r>
    </w:p>
    <w:p w14:paraId="77B86901" w14:textId="77777777" w:rsidR="00E74AFF" w:rsidRDefault="00E74AFF" w:rsidP="00E74AFF">
      <w:pPr>
        <w:pStyle w:val="FP"/>
        <w:keepNext/>
        <w:rPr>
          <w:i/>
          <w:iCs/>
          <w:sz w:val="18"/>
          <w:szCs w:val="18"/>
        </w:rPr>
      </w:pPr>
      <w:r w:rsidRPr="005B25A1">
        <w:rPr>
          <w:i/>
          <w:iCs/>
          <w:sz w:val="18"/>
          <w:szCs w:val="18"/>
        </w:rPr>
        <w:t>Hui(Huawei) provides comments on r07.</w:t>
      </w:r>
    </w:p>
    <w:p w14:paraId="78A1462B" w14:textId="77777777" w:rsidR="00E74AFF" w:rsidRDefault="00E74AFF" w:rsidP="00E74AFF">
      <w:pPr>
        <w:pStyle w:val="FP"/>
        <w:keepNext/>
        <w:rPr>
          <w:i/>
          <w:iCs/>
          <w:sz w:val="18"/>
          <w:szCs w:val="18"/>
        </w:rPr>
      </w:pPr>
      <w:r w:rsidRPr="005B25A1">
        <w:rPr>
          <w:i/>
          <w:iCs/>
          <w:sz w:val="18"/>
          <w:szCs w:val="18"/>
        </w:rPr>
        <w:t>Boren (OPPO) provides r08.</w:t>
      </w:r>
    </w:p>
    <w:p w14:paraId="5E0DD4BC" w14:textId="77777777" w:rsidR="00E74AFF" w:rsidRDefault="00E74AFF" w:rsidP="00E74AFF">
      <w:pPr>
        <w:pStyle w:val="FP"/>
        <w:keepNext/>
        <w:rPr>
          <w:i/>
          <w:iCs/>
          <w:sz w:val="18"/>
          <w:szCs w:val="18"/>
        </w:rPr>
      </w:pPr>
      <w:r w:rsidRPr="005B25A1">
        <w:rPr>
          <w:i/>
          <w:iCs/>
          <w:sz w:val="18"/>
          <w:szCs w:val="18"/>
        </w:rPr>
        <w:t>Jinhua (Xiaomi) provides comments and r09.</w:t>
      </w:r>
    </w:p>
    <w:p w14:paraId="53A7068A" w14:textId="77777777" w:rsidR="00E74AFF" w:rsidRDefault="00E74AFF" w:rsidP="00E74AFF">
      <w:pPr>
        <w:pStyle w:val="FP"/>
        <w:keepNext/>
        <w:rPr>
          <w:i/>
          <w:iCs/>
          <w:sz w:val="18"/>
          <w:szCs w:val="18"/>
        </w:rPr>
      </w:pPr>
      <w:r w:rsidRPr="005B25A1">
        <w:rPr>
          <w:i/>
          <w:iCs/>
          <w:sz w:val="18"/>
          <w:szCs w:val="18"/>
        </w:rPr>
        <w:t>Lei(Tencent) replies to Jinhua (Xiaomi) and provides comments and r09.</w:t>
      </w:r>
    </w:p>
    <w:p w14:paraId="49B2B898" w14:textId="77777777" w:rsidR="00E74AFF" w:rsidRDefault="00E74AFF" w:rsidP="00E74AFF">
      <w:pPr>
        <w:pStyle w:val="FP"/>
        <w:keepNext/>
        <w:rPr>
          <w:i/>
          <w:iCs/>
          <w:sz w:val="18"/>
          <w:szCs w:val="18"/>
        </w:rPr>
      </w:pPr>
      <w:r w:rsidRPr="005B25A1">
        <w:rPr>
          <w:i/>
          <w:iCs/>
          <w:sz w:val="18"/>
          <w:szCs w:val="18"/>
        </w:rPr>
        <w:t>Mukesh (MediaTek) provides r10.</w:t>
      </w:r>
    </w:p>
    <w:p w14:paraId="68607E9A" w14:textId="77777777" w:rsidR="00E74AFF" w:rsidRDefault="00E74AFF" w:rsidP="00E74AFF">
      <w:pPr>
        <w:pStyle w:val="FP"/>
        <w:keepNext/>
        <w:rPr>
          <w:i/>
          <w:iCs/>
          <w:sz w:val="18"/>
          <w:szCs w:val="18"/>
        </w:rPr>
      </w:pPr>
      <w:r w:rsidRPr="005B25A1">
        <w:rPr>
          <w:i/>
          <w:iCs/>
          <w:sz w:val="18"/>
          <w:szCs w:val="18"/>
        </w:rPr>
        <w:t>Saso (Intel) points out that the new abbreviations in clause 3.2 are not used in the CR.</w:t>
      </w:r>
    </w:p>
    <w:p w14:paraId="58E5BC8D" w14:textId="77777777" w:rsidR="00E74AFF" w:rsidRDefault="00E74AFF" w:rsidP="00E74AFF">
      <w:pPr>
        <w:pStyle w:val="FP"/>
        <w:keepNext/>
        <w:rPr>
          <w:i/>
          <w:iCs/>
          <w:sz w:val="18"/>
          <w:szCs w:val="18"/>
        </w:rPr>
      </w:pPr>
      <w:r w:rsidRPr="005B25A1">
        <w:rPr>
          <w:i/>
          <w:iCs/>
          <w:sz w:val="18"/>
          <w:szCs w:val="18"/>
        </w:rPr>
        <w:t>Lei(Tencent) replies to Saso (Intel) and think the new abbreviations in clause 3.2 are for whole XRM.</w:t>
      </w:r>
    </w:p>
    <w:p w14:paraId="007F4890" w14:textId="77777777" w:rsidR="00E74AFF" w:rsidRDefault="00E74AFF" w:rsidP="00E74AFF">
      <w:pPr>
        <w:pStyle w:val="FP"/>
        <w:keepNext/>
        <w:rPr>
          <w:i/>
          <w:iCs/>
          <w:sz w:val="18"/>
          <w:szCs w:val="18"/>
        </w:rPr>
      </w:pPr>
      <w:r w:rsidRPr="005B25A1">
        <w:rPr>
          <w:i/>
          <w:iCs/>
          <w:sz w:val="18"/>
          <w:szCs w:val="18"/>
        </w:rPr>
        <w:t>Jinhua (Xiaomi) replies to Mukesh, provides r11,</w:t>
      </w:r>
    </w:p>
    <w:p w14:paraId="2E0F7FE6" w14:textId="77777777" w:rsidR="00E74AFF" w:rsidRDefault="00E74AFF" w:rsidP="00E74AFF">
      <w:pPr>
        <w:pStyle w:val="FP"/>
        <w:keepNext/>
        <w:rPr>
          <w:i/>
          <w:iCs/>
          <w:sz w:val="18"/>
          <w:szCs w:val="18"/>
        </w:rPr>
      </w:pPr>
      <w:r w:rsidRPr="005B25A1">
        <w:rPr>
          <w:i/>
          <w:iCs/>
          <w:sz w:val="18"/>
          <w:szCs w:val="18"/>
        </w:rPr>
        <w:t>Mengzhen (China Telecom) comments and provides r11.</w:t>
      </w:r>
    </w:p>
    <w:p w14:paraId="23AA6E41" w14:textId="77777777" w:rsidR="00E74AFF" w:rsidRDefault="00E74AFF" w:rsidP="00E74AFF">
      <w:pPr>
        <w:pStyle w:val="FP"/>
        <w:keepNext/>
        <w:rPr>
          <w:i/>
          <w:iCs/>
          <w:sz w:val="18"/>
          <w:szCs w:val="18"/>
        </w:rPr>
      </w:pPr>
      <w:r w:rsidRPr="005B25A1">
        <w:rPr>
          <w:i/>
          <w:iCs/>
          <w:sz w:val="18"/>
          <w:szCs w:val="18"/>
        </w:rPr>
        <w:t>Mengzhen (China Telecom) comments and provides r12.</w:t>
      </w:r>
    </w:p>
    <w:p w14:paraId="5C546E78" w14:textId="77777777" w:rsidR="00E74AFF" w:rsidRDefault="00E74AFF" w:rsidP="00E74AFF">
      <w:pPr>
        <w:pStyle w:val="FP"/>
        <w:keepNext/>
        <w:rPr>
          <w:i/>
          <w:iCs/>
          <w:sz w:val="18"/>
          <w:szCs w:val="18"/>
        </w:rPr>
      </w:pPr>
      <w:r w:rsidRPr="005B25A1">
        <w:rPr>
          <w:i/>
          <w:iCs/>
          <w:sz w:val="18"/>
          <w:szCs w:val="18"/>
        </w:rPr>
        <w:t>Dario (Qualcomm) comments and provides r13.</w:t>
      </w:r>
    </w:p>
    <w:p w14:paraId="2E1ED24A" w14:textId="77777777" w:rsidR="00E74AFF" w:rsidRDefault="00E74AFF" w:rsidP="00E74AFF">
      <w:pPr>
        <w:pStyle w:val="FP"/>
        <w:keepNext/>
        <w:rPr>
          <w:i/>
          <w:iCs/>
          <w:sz w:val="18"/>
          <w:szCs w:val="18"/>
        </w:rPr>
      </w:pPr>
      <w:r w:rsidRPr="005B25A1">
        <w:rPr>
          <w:i/>
          <w:iCs/>
          <w:sz w:val="18"/>
          <w:szCs w:val="18"/>
        </w:rPr>
        <w:t>Jinhua (Xiaomi) provides comments,.</w:t>
      </w:r>
    </w:p>
    <w:p w14:paraId="6F763733" w14:textId="77777777" w:rsidR="00E74AFF" w:rsidRDefault="00E74AFF" w:rsidP="00E74AFF">
      <w:pPr>
        <w:pStyle w:val="FP"/>
        <w:keepNext/>
        <w:rPr>
          <w:i/>
          <w:iCs/>
          <w:sz w:val="18"/>
          <w:szCs w:val="18"/>
        </w:rPr>
      </w:pPr>
      <w:r w:rsidRPr="005B25A1">
        <w:rPr>
          <w:i/>
          <w:iCs/>
          <w:sz w:val="18"/>
          <w:szCs w:val="18"/>
        </w:rPr>
        <w:t>Lei(Tencent) provide r14 on top of r12. Replies to Dario (Qualcomm) and suggest to keep r13 as an option but allow more revisions on top of r14 to companies who are favor of the green texts.</w:t>
      </w:r>
    </w:p>
    <w:p w14:paraId="253082F6" w14:textId="77777777" w:rsidR="00E74AFF" w:rsidRDefault="00E74AFF" w:rsidP="00E74AFF">
      <w:pPr>
        <w:pStyle w:val="FP"/>
        <w:keepNext/>
        <w:rPr>
          <w:i/>
          <w:iCs/>
          <w:sz w:val="18"/>
          <w:szCs w:val="18"/>
        </w:rPr>
      </w:pPr>
      <w:r w:rsidRPr="005B25A1">
        <w:rPr>
          <w:i/>
          <w:iCs/>
          <w:sz w:val="18"/>
          <w:szCs w:val="18"/>
        </w:rPr>
        <w:t>Hui (Huawei) provides r15.</w:t>
      </w:r>
    </w:p>
    <w:p w14:paraId="511CCC57" w14:textId="77777777" w:rsidR="00E74AFF" w:rsidRDefault="00E74AFF" w:rsidP="00E74AFF">
      <w:pPr>
        <w:pStyle w:val="FP"/>
        <w:keepNext/>
        <w:rPr>
          <w:i/>
          <w:iCs/>
          <w:sz w:val="18"/>
          <w:szCs w:val="18"/>
        </w:rPr>
      </w:pPr>
      <w:r w:rsidRPr="005B25A1">
        <w:rPr>
          <w:i/>
          <w:iCs/>
          <w:sz w:val="18"/>
          <w:szCs w:val="18"/>
        </w:rPr>
        <w:t>==== Revisions Deadline ====.</w:t>
      </w:r>
    </w:p>
    <w:p w14:paraId="58D80F8E" w14:textId="77777777" w:rsidR="00E74AFF" w:rsidRDefault="00E74AFF" w:rsidP="00E74AFF">
      <w:pPr>
        <w:pStyle w:val="FP"/>
        <w:keepNext/>
        <w:rPr>
          <w:i/>
          <w:iCs/>
          <w:sz w:val="18"/>
          <w:szCs w:val="18"/>
        </w:rPr>
      </w:pPr>
      <w:r w:rsidRPr="005B25A1">
        <w:rPr>
          <w:i/>
          <w:iCs/>
          <w:sz w:val="18"/>
          <w:szCs w:val="18"/>
        </w:rPr>
        <w:t>Devaki (Nokia) is ok with either r13 or r15 although I do prefer r13 to avoid risk of inconsistent specification due to duplication of text.</w:t>
      </w:r>
    </w:p>
    <w:p w14:paraId="73D98E47" w14:textId="77777777" w:rsidR="00E74AFF" w:rsidRDefault="00E74AFF" w:rsidP="00E74AFF">
      <w:pPr>
        <w:pStyle w:val="FP"/>
        <w:keepNext/>
        <w:rPr>
          <w:i/>
          <w:iCs/>
          <w:sz w:val="18"/>
          <w:szCs w:val="18"/>
        </w:rPr>
      </w:pPr>
      <w:r w:rsidRPr="005B25A1">
        <w:rPr>
          <w:i/>
          <w:iCs/>
          <w:sz w:val="18"/>
          <w:szCs w:val="18"/>
        </w:rPr>
        <w:t>Jinhua (Xiaomi) provides comments, r15 is prefer,</w:t>
      </w:r>
    </w:p>
    <w:p w14:paraId="7C3435DF" w14:textId="77777777" w:rsidR="00E74AFF" w:rsidRDefault="00E74AFF" w:rsidP="00E74AFF">
      <w:pPr>
        <w:pStyle w:val="FP"/>
        <w:keepNext/>
        <w:rPr>
          <w:i/>
          <w:iCs/>
          <w:sz w:val="18"/>
          <w:szCs w:val="18"/>
        </w:rPr>
      </w:pPr>
      <w:r w:rsidRPr="005B25A1">
        <w:rPr>
          <w:i/>
          <w:iCs/>
          <w:sz w:val="18"/>
          <w:szCs w:val="18"/>
        </w:rPr>
        <w:t>Hui (Huawei) prefers to r15.</w:t>
      </w:r>
    </w:p>
    <w:p w14:paraId="7A03A46B" w14:textId="77777777" w:rsidR="00E74AFF" w:rsidRDefault="00E74AFF" w:rsidP="00E74AFF">
      <w:pPr>
        <w:pStyle w:val="FP"/>
        <w:keepNext/>
        <w:rPr>
          <w:i/>
          <w:iCs/>
          <w:sz w:val="18"/>
          <w:szCs w:val="18"/>
        </w:rPr>
      </w:pPr>
      <w:r w:rsidRPr="005B25A1">
        <w:rPr>
          <w:i/>
          <w:iCs/>
          <w:sz w:val="18"/>
          <w:szCs w:val="18"/>
        </w:rPr>
        <w:t>Lei(Tencent) also prefers r15.</w:t>
      </w:r>
    </w:p>
    <w:p w14:paraId="78C7992D" w14:textId="77777777" w:rsidR="00E74AFF" w:rsidRDefault="00E74AFF" w:rsidP="00E74AFF">
      <w:pPr>
        <w:pStyle w:val="FP"/>
        <w:keepNext/>
        <w:rPr>
          <w:i/>
          <w:iCs/>
          <w:sz w:val="18"/>
          <w:szCs w:val="18"/>
        </w:rPr>
      </w:pPr>
      <w:r w:rsidRPr="005B25A1">
        <w:rPr>
          <w:i/>
          <w:iCs/>
          <w:sz w:val="18"/>
          <w:szCs w:val="18"/>
        </w:rPr>
        <w:t>Boren (OPPO) prefers r15.</w:t>
      </w:r>
    </w:p>
    <w:p w14:paraId="1C4C3A60" w14:textId="77777777" w:rsidR="00E74AFF" w:rsidRDefault="00E74AFF" w:rsidP="00E74AFF">
      <w:pPr>
        <w:pStyle w:val="FP"/>
        <w:keepNext/>
        <w:rPr>
          <w:i/>
          <w:iCs/>
          <w:sz w:val="18"/>
          <w:szCs w:val="18"/>
        </w:rPr>
      </w:pPr>
      <w:r w:rsidRPr="005B25A1">
        <w:rPr>
          <w:i/>
          <w:iCs/>
          <w:sz w:val="18"/>
          <w:szCs w:val="18"/>
        </w:rPr>
        <w:t>Mengzhen (China Telecom) prefers r15.</w:t>
      </w:r>
    </w:p>
    <w:p w14:paraId="3368456D" w14:textId="77777777" w:rsidR="00E74AFF" w:rsidRDefault="00E74AFF" w:rsidP="00E74AFF">
      <w:pPr>
        <w:pStyle w:val="FP"/>
        <w:keepNext/>
        <w:rPr>
          <w:i/>
          <w:iCs/>
          <w:sz w:val="18"/>
          <w:szCs w:val="18"/>
        </w:rPr>
      </w:pPr>
      <w:r w:rsidRPr="005B25A1">
        <w:rPr>
          <w:i/>
          <w:iCs/>
          <w:sz w:val="18"/>
          <w:szCs w:val="18"/>
        </w:rPr>
        <w:t>Xiaowan is ok with r15 and r13, and prefers r15 w.r.t. people's time/energy for drafting.</w:t>
      </w:r>
    </w:p>
    <w:p w14:paraId="423C2430" w14:textId="77777777" w:rsidR="00E74AFF" w:rsidRDefault="00E74AFF" w:rsidP="00E74AFF">
      <w:pPr>
        <w:pStyle w:val="FP"/>
        <w:keepNext/>
        <w:rPr>
          <w:i/>
          <w:iCs/>
          <w:sz w:val="18"/>
          <w:szCs w:val="18"/>
        </w:rPr>
      </w:pPr>
      <w:r w:rsidRPr="005B25A1">
        <w:rPr>
          <w:i/>
          <w:iCs/>
          <w:sz w:val="18"/>
          <w:szCs w:val="18"/>
        </w:rPr>
        <w:t>Dario (Qualcomm) prefers r13 and objects to others.</w:t>
      </w:r>
    </w:p>
    <w:p w14:paraId="18452B1E" w14:textId="77777777" w:rsidR="00E74AFF" w:rsidRDefault="00E74AFF" w:rsidP="00E74AFF">
      <w:pPr>
        <w:pStyle w:val="FP"/>
        <w:keepNext/>
        <w:rPr>
          <w:i/>
          <w:iCs/>
          <w:sz w:val="18"/>
          <w:szCs w:val="18"/>
        </w:rPr>
      </w:pPr>
      <w:r w:rsidRPr="005B25A1">
        <w:rPr>
          <w:i/>
          <w:iCs/>
          <w:sz w:val="18"/>
          <w:szCs w:val="18"/>
        </w:rPr>
        <w:t>Lei(Tencent) thinks majority companies prefer r15 and the text related to KI#8 reflects TR conclusion.</w:t>
      </w:r>
    </w:p>
    <w:p w14:paraId="3093E408" w14:textId="77777777" w:rsidR="00E74AFF" w:rsidRDefault="00E74AFF" w:rsidP="00E74AFF">
      <w:pPr>
        <w:pStyle w:val="FP"/>
        <w:keepNext/>
        <w:rPr>
          <w:i/>
          <w:iCs/>
          <w:sz w:val="18"/>
          <w:szCs w:val="18"/>
        </w:rPr>
      </w:pPr>
      <w:r w:rsidRPr="005B25A1">
        <w:rPr>
          <w:i/>
          <w:iCs/>
          <w:sz w:val="18"/>
          <w:szCs w:val="18"/>
        </w:rPr>
        <w:t>Lei(Tencent) request to discuss in CC#4 if r15 can not be approved. Endorsing r15 is also acceptable.</w:t>
      </w:r>
    </w:p>
    <w:p w14:paraId="349FE159" w14:textId="77777777" w:rsidR="00E74AFF" w:rsidRDefault="00E74AFF" w:rsidP="00E74AFF">
      <w:pPr>
        <w:pStyle w:val="FP"/>
        <w:keepNext/>
        <w:rPr>
          <w:i/>
          <w:iCs/>
          <w:sz w:val="18"/>
          <w:szCs w:val="18"/>
        </w:rPr>
      </w:pPr>
      <w:r w:rsidRPr="005B25A1">
        <w:rPr>
          <w:i/>
          <w:iCs/>
          <w:sz w:val="18"/>
          <w:szCs w:val="18"/>
        </w:rPr>
        <w:t>==== Final Comments Deadline ====.</w:t>
      </w:r>
    </w:p>
    <w:p w14:paraId="7494D005" w14:textId="77777777" w:rsidR="00E74AFF" w:rsidRPr="005B25A1" w:rsidRDefault="00E74AFF" w:rsidP="00E74AFF">
      <w:pPr>
        <w:pStyle w:val="FP"/>
        <w:keepNext/>
        <w:rPr>
          <w:i/>
          <w:iCs/>
          <w:sz w:val="18"/>
          <w:szCs w:val="18"/>
        </w:rPr>
      </w:pPr>
    </w:p>
    <w:p w14:paraId="0BFD54F8" w14:textId="77777777" w:rsidR="00E74AFF" w:rsidRPr="005B25A1" w:rsidRDefault="00E74AFF" w:rsidP="00E74AFF">
      <w:pPr>
        <w:keepNext/>
        <w:keepLines/>
        <w:rPr>
          <w:b/>
          <w:bCs/>
        </w:rPr>
      </w:pPr>
      <w:r>
        <w:rPr>
          <w:b/>
          <w:bCs/>
        </w:rPr>
        <w:t>CC#4</w:t>
      </w:r>
      <w:r w:rsidRPr="005B25A1">
        <w:rPr>
          <w:b/>
          <w:bCs/>
        </w:rPr>
        <w:t xml:space="preserve"> Discussion:</w:t>
      </w:r>
    </w:p>
    <w:p w14:paraId="10B15908" w14:textId="4883A864" w:rsidR="00E74AFF" w:rsidRPr="00E74AFF" w:rsidRDefault="00E74AFF" w:rsidP="00E74AFF">
      <w:pPr>
        <w:keepNext/>
        <w:keepLines/>
      </w:pPr>
      <w:r>
        <w:t xml:space="preserve">Tencent proposed agreeing r15. Qualcomm did not agree. r13 was then reviewed. r13 was agreed and revised to </w:t>
      </w:r>
      <w:r w:rsidRPr="00D4347C">
        <w:rPr>
          <w:color w:val="0000FF"/>
        </w:rPr>
        <w:t>S2-2301469</w:t>
      </w:r>
      <w:r>
        <w:t xml:space="preserve">, which was </w:t>
      </w:r>
      <w:r w:rsidRPr="00C3284B">
        <w:rPr>
          <w:color w:val="FF0000"/>
          <w:lang w:eastAsia="en-US"/>
        </w:rPr>
        <w:t>approved</w:t>
      </w:r>
      <w:r>
        <w:t>.</w:t>
      </w:r>
    </w:p>
    <w:p w14:paraId="7EB13E73" w14:textId="58C34399" w:rsidR="00E74AFF" w:rsidRPr="00EB0339" w:rsidRDefault="00E74AFF" w:rsidP="00E74AFF">
      <w:r w:rsidRPr="005B25A1">
        <w:rPr>
          <w:b/>
          <w:bCs/>
        </w:rPr>
        <w:t>Status:</w:t>
      </w:r>
      <w:r>
        <w:t>.</w:t>
      </w:r>
      <w:r w:rsidRPr="00E74AFF">
        <w:t xml:space="preserve"> </w:t>
      </w:r>
      <w:r>
        <w:t xml:space="preserve">r13 revised to </w:t>
      </w:r>
      <w:r w:rsidRPr="00812758">
        <w:rPr>
          <w:color w:val="0000FF"/>
        </w:rPr>
        <w:t>S2-2301469</w:t>
      </w:r>
      <w:r>
        <w:t xml:space="preserve">, which was </w:t>
      </w:r>
      <w:r w:rsidRPr="00C3284B">
        <w:rPr>
          <w:color w:val="FF0000"/>
          <w:lang w:eastAsia="en-US"/>
        </w:rPr>
        <w:t>approved</w:t>
      </w:r>
      <w:r>
        <w:t>.</w:t>
      </w:r>
    </w:p>
    <w:p w14:paraId="4B825D76" w14:textId="09086193" w:rsidR="00E74AFF" w:rsidRDefault="00E74AFF" w:rsidP="008F68AC">
      <w:pPr>
        <w:rPr>
          <w:lang w:eastAsia="en-US"/>
        </w:rPr>
      </w:pPr>
    </w:p>
    <w:p w14:paraId="12F06229" w14:textId="77777777" w:rsidR="00E74AFF" w:rsidRDefault="00E74AFF" w:rsidP="00E74AFF">
      <w:pPr>
        <w:pStyle w:val="NormTop"/>
      </w:pPr>
      <w:r>
        <w:rPr>
          <w:color w:val="0000FF"/>
        </w:rPr>
        <w:t>S2-2301375</w:t>
      </w:r>
      <w:r w:rsidRPr="00D53282">
        <w:t xml:space="preserve"> </w:t>
      </w:r>
      <w:r>
        <w:t>(CR) 23.502 CR3734R1 (Rel-18, 'B'): Procedures update to support policy control enhancements for multi-modal flows coordinated transmission (Source: China Telecom,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In clause 4.15.6.6 &amp; clause 4.15.6.6a, the procedures of interaction between AF and 5GC is updated to include new requirements and parameters to support policy control enhancements for multi-modal flows coordinated transmission.</w:t>
      </w:r>
    </w:p>
    <w:p w14:paraId="2AF27ED0" w14:textId="77777777" w:rsidR="00E74AFF" w:rsidRPr="00B81031" w:rsidRDefault="00E74AFF" w:rsidP="00E74AFF">
      <w:pPr>
        <w:keepNext/>
        <w:keepLines/>
        <w:rPr>
          <w:i/>
        </w:rPr>
      </w:pPr>
      <w:r w:rsidRPr="00B81031">
        <w:rPr>
          <w:b/>
          <w:bCs/>
          <w:i/>
        </w:rPr>
        <w:t>Comment:</w:t>
      </w:r>
      <w:r>
        <w:rPr>
          <w:i/>
        </w:rPr>
        <w:t xml:space="preserve"> S2-2301375: Revision of S2-2300478r12. Approved.</w:t>
      </w:r>
    </w:p>
    <w:p w14:paraId="33F7B9B8" w14:textId="77777777" w:rsidR="00E74AFF" w:rsidRPr="005B25A1" w:rsidRDefault="00E74AFF" w:rsidP="00E74AFF">
      <w:pPr>
        <w:keepNext/>
        <w:keepLines/>
        <w:rPr>
          <w:b/>
          <w:bCs/>
        </w:rPr>
      </w:pPr>
      <w:r>
        <w:rPr>
          <w:b/>
          <w:bCs/>
        </w:rPr>
        <w:t>CC#4</w:t>
      </w:r>
      <w:r w:rsidRPr="005B25A1">
        <w:rPr>
          <w:b/>
          <w:bCs/>
        </w:rPr>
        <w:t xml:space="preserve"> Discussion:</w:t>
      </w:r>
    </w:p>
    <w:p w14:paraId="755C6C2A" w14:textId="55AFE7C7" w:rsidR="00E74AFF" w:rsidRPr="00E74AFF" w:rsidRDefault="00E74AFF" w:rsidP="00E74AFF">
      <w:r>
        <w:rPr>
          <w:lang w:eastAsia="en-US"/>
        </w:rPr>
        <w:t xml:space="preserve">This was confirmed as </w:t>
      </w:r>
      <w:r w:rsidRPr="00E74AFF">
        <w:rPr>
          <w:color w:val="FF0000"/>
          <w:lang w:eastAsia="en-US"/>
        </w:rPr>
        <w:t>approved</w:t>
      </w:r>
      <w:r>
        <w:t>.</w:t>
      </w:r>
    </w:p>
    <w:p w14:paraId="419C9E9C" w14:textId="1E567584" w:rsidR="00E74AFF" w:rsidRPr="00E74AFF" w:rsidRDefault="00E74AFF" w:rsidP="00E74AFF">
      <w:r w:rsidRPr="005B25A1">
        <w:rPr>
          <w:b/>
          <w:bCs/>
        </w:rPr>
        <w:t>Status:</w:t>
      </w:r>
      <w:r>
        <w:t xml:space="preserve"> </w:t>
      </w:r>
      <w:r w:rsidRPr="00C3284B">
        <w:rPr>
          <w:color w:val="FF0000"/>
          <w:lang w:eastAsia="en-US"/>
        </w:rPr>
        <w:t>Approved</w:t>
      </w:r>
      <w:r>
        <w:t>.</w:t>
      </w:r>
    </w:p>
    <w:p w14:paraId="21940285" w14:textId="4631720C" w:rsidR="00E74AFF" w:rsidRDefault="00E74AFF" w:rsidP="008F68AC">
      <w:pPr>
        <w:rPr>
          <w:lang w:eastAsia="en-US"/>
        </w:rPr>
      </w:pPr>
    </w:p>
    <w:p w14:paraId="57A3042E" w14:textId="77777777" w:rsidR="00E74AFF" w:rsidRDefault="00E74AFF" w:rsidP="00E74AFF">
      <w:pPr>
        <w:pStyle w:val="NormTop"/>
      </w:pPr>
      <w:r>
        <w:rPr>
          <w:color w:val="0000FF"/>
        </w:rPr>
        <w:t>S2-2301376</w:t>
      </w:r>
      <w:r w:rsidRPr="00D53282">
        <w:t xml:space="preserve"> </w:t>
      </w:r>
      <w:r>
        <w:t>(CR) 23.501 CR3923R1 (Rel-18, 'B'): Network exposure support for XR services (Source: Tencent, Tencent Cloud, Xiaomi, MediaTek, vivo)</w:t>
      </w:r>
      <w:r>
        <w:br/>
      </w:r>
      <w:r w:rsidRPr="00D53282">
        <w:rPr>
          <w:b/>
        </w:rPr>
        <w:t>Document for:</w:t>
      </w:r>
      <w:r w:rsidRPr="00D53282">
        <w:t xml:space="preserve"> </w:t>
      </w:r>
      <w:r>
        <w:t>Approval</w:t>
      </w:r>
      <w:r>
        <w:br/>
      </w:r>
      <w:r w:rsidRPr="00D53282">
        <w:rPr>
          <w:b/>
        </w:rPr>
        <w:t>Abstract:</w:t>
      </w:r>
      <w:r w:rsidRPr="00D53282">
        <w:t xml:space="preserve"> </w:t>
      </w:r>
      <w:r>
        <w:br/>
        <w:t>Summary of change: In new clause 5.37.X, the general descriptions of network exposure support for XR is added.</w:t>
      </w:r>
    </w:p>
    <w:p w14:paraId="23E43D7E" w14:textId="77777777" w:rsidR="00E74AFF" w:rsidRPr="00B81031" w:rsidRDefault="00E74AFF" w:rsidP="00E74AFF">
      <w:pPr>
        <w:keepNext/>
        <w:keepLines/>
        <w:rPr>
          <w:i/>
        </w:rPr>
      </w:pPr>
      <w:r w:rsidRPr="00B81031">
        <w:rPr>
          <w:b/>
          <w:bCs/>
          <w:i/>
        </w:rPr>
        <w:t>Comment:</w:t>
      </w:r>
      <w:r>
        <w:rPr>
          <w:i/>
        </w:rPr>
        <w:t xml:space="preserve"> S2-2301376: Revision of S2-2300508r23, merging S2-2300746 and S2-2300576.</w:t>
      </w:r>
    </w:p>
    <w:p w14:paraId="0617CA04" w14:textId="77777777" w:rsidR="00E74AFF" w:rsidRPr="005B25A1" w:rsidRDefault="00E74AFF" w:rsidP="00E74AFF">
      <w:pPr>
        <w:keepNext/>
        <w:keepLines/>
        <w:rPr>
          <w:b/>
          <w:bCs/>
        </w:rPr>
      </w:pPr>
      <w:r>
        <w:rPr>
          <w:b/>
          <w:bCs/>
        </w:rPr>
        <w:t>CC#4</w:t>
      </w:r>
      <w:r w:rsidRPr="005B25A1">
        <w:rPr>
          <w:b/>
          <w:bCs/>
        </w:rPr>
        <w:t xml:space="preserve"> Discussion:</w:t>
      </w:r>
    </w:p>
    <w:p w14:paraId="59ADBA9E" w14:textId="60363332" w:rsidR="00E74AFF" w:rsidRDefault="00812758" w:rsidP="00E74AFF">
      <w:pPr>
        <w:rPr>
          <w:lang w:eastAsia="en-US"/>
        </w:rPr>
      </w:pPr>
      <w:r>
        <w:rPr>
          <w:lang w:eastAsia="en-US"/>
        </w:rPr>
        <w:t xml:space="preserve">It was reported that r24 was uploaded before the deadline. </w:t>
      </w:r>
      <w:r w:rsidRPr="00D4347C">
        <w:rPr>
          <w:color w:val="0000FF"/>
        </w:rPr>
        <w:t>S2-2300508</w:t>
      </w:r>
      <w:r w:rsidRPr="00D4347C">
        <w:rPr>
          <w:color w:val="0000FF"/>
          <w:lang w:eastAsia="en-US"/>
        </w:rPr>
        <w:t>r24</w:t>
      </w:r>
      <w:r>
        <w:rPr>
          <w:lang w:eastAsia="en-US"/>
        </w:rPr>
        <w:t xml:space="preserve"> removing all bullets on delay difference </w:t>
      </w:r>
      <w:r>
        <w:t xml:space="preserve">was agreed and revised to </w:t>
      </w:r>
      <w:r w:rsidRPr="00812758">
        <w:rPr>
          <w:color w:val="0000FF"/>
        </w:rPr>
        <w:t>S2-2301</w:t>
      </w:r>
      <w:r>
        <w:rPr>
          <w:color w:val="0000FF"/>
        </w:rPr>
        <w:t>376</w:t>
      </w:r>
      <w:r>
        <w:t xml:space="preserve">, which was </w:t>
      </w:r>
      <w:r w:rsidRPr="00C3284B">
        <w:rPr>
          <w:color w:val="FF0000"/>
          <w:lang w:eastAsia="en-US"/>
        </w:rPr>
        <w:t>approved</w:t>
      </w:r>
      <w:r>
        <w:t>.</w:t>
      </w:r>
    </w:p>
    <w:p w14:paraId="0EEF4FE3" w14:textId="77777777" w:rsidR="00D4347C" w:rsidRPr="00E74AFF" w:rsidRDefault="00D4347C" w:rsidP="00D4347C">
      <w:r w:rsidRPr="005B25A1">
        <w:rPr>
          <w:b/>
          <w:bCs/>
        </w:rPr>
        <w:t>Status:</w:t>
      </w:r>
      <w:r>
        <w:t xml:space="preserve"> </w:t>
      </w:r>
      <w:r w:rsidRPr="00C3284B">
        <w:rPr>
          <w:color w:val="FF0000"/>
          <w:lang w:eastAsia="en-US"/>
        </w:rPr>
        <w:t>Approved</w:t>
      </w:r>
      <w:r>
        <w:t>.</w:t>
      </w:r>
    </w:p>
    <w:p w14:paraId="71F10601" w14:textId="307DAD8D" w:rsidR="00E74AFF" w:rsidRDefault="00E74AFF" w:rsidP="008F68AC">
      <w:pPr>
        <w:rPr>
          <w:lang w:eastAsia="en-US"/>
        </w:rPr>
      </w:pPr>
    </w:p>
    <w:p w14:paraId="7BF01494" w14:textId="77777777" w:rsidR="00812758" w:rsidRDefault="00812758" w:rsidP="00812758">
      <w:pPr>
        <w:pStyle w:val="NormTop"/>
      </w:pPr>
      <w:r>
        <w:rPr>
          <w:color w:val="0000FF"/>
        </w:rPr>
        <w:t>S2-2300392</w:t>
      </w:r>
      <w:r w:rsidRPr="00D53282">
        <w:t xml:space="preserve"> </w:t>
      </w:r>
      <w:r>
        <w:t>(CR) 23.501 CR3887 (Rel-18, 'B'): Introduction of 5GS Information Exposure (Source: Vivo, China Mobile,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Introduce support of 5GS information exposure.</w:t>
      </w:r>
    </w:p>
    <w:p w14:paraId="44526CDF" w14:textId="77777777" w:rsidR="00812758" w:rsidRPr="005B25A1" w:rsidRDefault="00812758" w:rsidP="00812758">
      <w:pPr>
        <w:pStyle w:val="FP"/>
        <w:keepNext/>
        <w:rPr>
          <w:b/>
          <w:bCs/>
          <w:i/>
          <w:iCs/>
          <w:sz w:val="18"/>
          <w:szCs w:val="18"/>
        </w:rPr>
      </w:pPr>
      <w:r w:rsidRPr="005B25A1">
        <w:rPr>
          <w:b/>
          <w:bCs/>
          <w:i/>
          <w:iCs/>
          <w:sz w:val="18"/>
          <w:szCs w:val="18"/>
        </w:rPr>
        <w:t>e-mail discussion:</w:t>
      </w:r>
    </w:p>
    <w:p w14:paraId="292791A3" w14:textId="77777777" w:rsidR="00812758" w:rsidRDefault="00812758" w:rsidP="00812758">
      <w:pPr>
        <w:pStyle w:val="FP"/>
        <w:keepNext/>
        <w:rPr>
          <w:i/>
          <w:iCs/>
          <w:sz w:val="18"/>
          <w:szCs w:val="18"/>
        </w:rPr>
      </w:pPr>
      <w:r w:rsidRPr="005B25A1">
        <w:rPr>
          <w:i/>
          <w:iCs/>
          <w:sz w:val="18"/>
          <w:szCs w:val="18"/>
        </w:rPr>
        <w:t>Chunshan (CATT) provides r02 to merge the Averaging Window in Alternative QoS in paper 0733 and Available bit rate report in paper 0736.</w:t>
      </w:r>
    </w:p>
    <w:p w14:paraId="6E0ADFE5" w14:textId="77777777" w:rsidR="00812758" w:rsidRDefault="00812758" w:rsidP="00812758">
      <w:pPr>
        <w:pStyle w:val="FP"/>
        <w:keepNext/>
        <w:rPr>
          <w:i/>
          <w:iCs/>
          <w:sz w:val="18"/>
          <w:szCs w:val="18"/>
        </w:rPr>
      </w:pPr>
      <w:r w:rsidRPr="005B25A1">
        <w:rPr>
          <w:i/>
          <w:iCs/>
          <w:sz w:val="18"/>
          <w:szCs w:val="18"/>
        </w:rPr>
        <w:t>Xiaowan Ke(vivo) replies to Youngkyo(Samsung).</w:t>
      </w:r>
    </w:p>
    <w:p w14:paraId="323C518C" w14:textId="77777777" w:rsidR="00812758" w:rsidRDefault="00812758" w:rsidP="00812758">
      <w:pPr>
        <w:pStyle w:val="FP"/>
        <w:keepNext/>
        <w:rPr>
          <w:i/>
          <w:iCs/>
          <w:sz w:val="18"/>
          <w:szCs w:val="18"/>
        </w:rPr>
      </w:pPr>
      <w:r w:rsidRPr="005B25A1">
        <w:rPr>
          <w:i/>
          <w:iCs/>
          <w:sz w:val="18"/>
          <w:szCs w:val="18"/>
        </w:rPr>
        <w:t>Youngkyo(Samsung) questions.</w:t>
      </w:r>
    </w:p>
    <w:p w14:paraId="4F113D5A" w14:textId="77777777" w:rsidR="00812758" w:rsidRDefault="00812758" w:rsidP="00812758">
      <w:pPr>
        <w:pStyle w:val="FP"/>
        <w:keepNext/>
        <w:rPr>
          <w:i/>
          <w:iCs/>
          <w:sz w:val="18"/>
          <w:szCs w:val="18"/>
        </w:rPr>
      </w:pPr>
      <w:r w:rsidRPr="005B25A1">
        <w:rPr>
          <w:i/>
          <w:iCs/>
          <w:sz w:val="18"/>
          <w:szCs w:val="18"/>
        </w:rPr>
        <w:t>Xiaowan Ke(vivo) provides r01 to merge the paper as requested by the rapporteur.</w:t>
      </w:r>
    </w:p>
    <w:p w14:paraId="636B8933" w14:textId="77777777" w:rsidR="00812758" w:rsidRDefault="00812758" w:rsidP="00812758">
      <w:pPr>
        <w:pStyle w:val="FP"/>
        <w:keepNext/>
        <w:rPr>
          <w:i/>
          <w:iCs/>
          <w:sz w:val="18"/>
          <w:szCs w:val="18"/>
        </w:rPr>
      </w:pPr>
      <w:r w:rsidRPr="005B25A1">
        <w:rPr>
          <w:i/>
          <w:iCs/>
          <w:sz w:val="18"/>
          <w:szCs w:val="18"/>
        </w:rPr>
        <w:t>Lei(Tencent) /rapporteur comments that this paper can be baseline for 501 CR for KI#3 covering aspects not in 0508.</w:t>
      </w:r>
    </w:p>
    <w:p w14:paraId="2F7B4BC2" w14:textId="77777777" w:rsidR="00812758" w:rsidRDefault="00812758" w:rsidP="00812758">
      <w:pPr>
        <w:pStyle w:val="FP"/>
        <w:keepNext/>
        <w:rPr>
          <w:i/>
          <w:iCs/>
          <w:sz w:val="18"/>
          <w:szCs w:val="18"/>
        </w:rPr>
      </w:pPr>
      <w:r w:rsidRPr="005B25A1">
        <w:rPr>
          <w:i/>
          <w:iCs/>
          <w:sz w:val="18"/>
          <w:szCs w:val="18"/>
        </w:rPr>
        <w:t>Youngkyo(Samsung) replies to Xiaowan Ke(vivo).</w:t>
      </w:r>
    </w:p>
    <w:p w14:paraId="28163056" w14:textId="77777777" w:rsidR="00812758" w:rsidRDefault="00812758" w:rsidP="00812758">
      <w:pPr>
        <w:pStyle w:val="FP"/>
        <w:keepNext/>
        <w:rPr>
          <w:i/>
          <w:iCs/>
          <w:sz w:val="18"/>
          <w:szCs w:val="18"/>
        </w:rPr>
      </w:pPr>
      <w:r w:rsidRPr="005B25A1">
        <w:rPr>
          <w:i/>
          <w:iCs/>
          <w:sz w:val="18"/>
          <w:szCs w:val="18"/>
        </w:rPr>
        <w:t>Youngkyo(Samsung) is okay with Xiaowan's comment.</w:t>
      </w:r>
    </w:p>
    <w:p w14:paraId="76492B6E" w14:textId="77777777" w:rsidR="00812758" w:rsidRDefault="00812758" w:rsidP="00812758">
      <w:pPr>
        <w:pStyle w:val="FP"/>
        <w:keepNext/>
        <w:rPr>
          <w:i/>
          <w:iCs/>
          <w:sz w:val="18"/>
          <w:szCs w:val="18"/>
        </w:rPr>
      </w:pPr>
      <w:r w:rsidRPr="005B25A1">
        <w:rPr>
          <w:i/>
          <w:iCs/>
          <w:sz w:val="18"/>
          <w:szCs w:val="18"/>
        </w:rPr>
        <w:t>Dario (Qualcomm) comments and provides r03.</w:t>
      </w:r>
    </w:p>
    <w:p w14:paraId="70141325" w14:textId="77777777" w:rsidR="00812758" w:rsidRDefault="00812758" w:rsidP="00812758">
      <w:pPr>
        <w:pStyle w:val="FP"/>
        <w:keepNext/>
        <w:rPr>
          <w:i/>
          <w:iCs/>
          <w:sz w:val="18"/>
          <w:szCs w:val="18"/>
        </w:rPr>
      </w:pPr>
      <w:r w:rsidRPr="005B25A1">
        <w:rPr>
          <w:i/>
          <w:iCs/>
          <w:sz w:val="18"/>
          <w:szCs w:val="18"/>
        </w:rPr>
        <w:t>Devaki (Nokia) has some fundamental concerns with some enhancements proposed in the CR and the revisions, wonders how all the CR (and the revisions) content matches to the TR conclusion. Some content such as data rate exposure from UPF, Averaging window to the NEF/PCF is all fine.</w:t>
      </w:r>
    </w:p>
    <w:p w14:paraId="4D2F59C4" w14:textId="77777777" w:rsidR="00812758" w:rsidRDefault="00812758" w:rsidP="00812758">
      <w:pPr>
        <w:pStyle w:val="FP"/>
        <w:keepNext/>
        <w:rPr>
          <w:i/>
          <w:iCs/>
          <w:sz w:val="18"/>
          <w:szCs w:val="18"/>
        </w:rPr>
      </w:pPr>
      <w:r w:rsidRPr="005B25A1">
        <w:rPr>
          <w:i/>
          <w:iCs/>
          <w:sz w:val="18"/>
          <w:szCs w:val="18"/>
        </w:rPr>
        <w:t>Hui(Huawei) provides comments.</w:t>
      </w:r>
    </w:p>
    <w:p w14:paraId="2C93A0A0" w14:textId="77777777" w:rsidR="00812758" w:rsidRDefault="00812758" w:rsidP="00812758">
      <w:pPr>
        <w:pStyle w:val="FP"/>
        <w:keepNext/>
        <w:rPr>
          <w:i/>
          <w:iCs/>
          <w:sz w:val="18"/>
          <w:szCs w:val="18"/>
        </w:rPr>
      </w:pPr>
      <w:r w:rsidRPr="005B25A1">
        <w:rPr>
          <w:i/>
          <w:iCs/>
          <w:sz w:val="18"/>
          <w:szCs w:val="18"/>
        </w:rPr>
        <w:t>Xiaowan Ke(vivo) replies to Devaki (Nokia) and Hui(Huawei) to provides r04.</w:t>
      </w:r>
    </w:p>
    <w:p w14:paraId="3685ED99" w14:textId="77777777" w:rsidR="00812758" w:rsidRDefault="00812758" w:rsidP="00812758">
      <w:pPr>
        <w:pStyle w:val="FP"/>
        <w:keepNext/>
        <w:rPr>
          <w:i/>
          <w:iCs/>
          <w:sz w:val="18"/>
          <w:szCs w:val="18"/>
        </w:rPr>
      </w:pPr>
      <w:r w:rsidRPr="005B25A1">
        <w:rPr>
          <w:i/>
          <w:iCs/>
          <w:sz w:val="18"/>
          <w:szCs w:val="18"/>
        </w:rPr>
        <w:t>Chunshan(CATT) provides r05.</w:t>
      </w:r>
    </w:p>
    <w:p w14:paraId="4AF8C765" w14:textId="77777777" w:rsidR="00812758" w:rsidRDefault="00812758" w:rsidP="00812758">
      <w:pPr>
        <w:pStyle w:val="FP"/>
        <w:keepNext/>
        <w:rPr>
          <w:i/>
          <w:iCs/>
          <w:sz w:val="18"/>
          <w:szCs w:val="18"/>
        </w:rPr>
      </w:pPr>
      <w:r w:rsidRPr="005B25A1">
        <w:rPr>
          <w:i/>
          <w:iCs/>
          <w:sz w:val="18"/>
          <w:szCs w:val="18"/>
        </w:rPr>
        <w:t>Xiaowan Ke(vivo) replies to Chunshan(CATT) and provides r06.</w:t>
      </w:r>
    </w:p>
    <w:p w14:paraId="45064C1A" w14:textId="77777777" w:rsidR="00812758" w:rsidRDefault="00812758" w:rsidP="00812758">
      <w:pPr>
        <w:pStyle w:val="FP"/>
        <w:keepNext/>
        <w:rPr>
          <w:i/>
          <w:iCs/>
          <w:sz w:val="18"/>
          <w:szCs w:val="18"/>
        </w:rPr>
      </w:pPr>
      <w:r w:rsidRPr="005B25A1">
        <w:rPr>
          <w:i/>
          <w:iCs/>
          <w:sz w:val="18"/>
          <w:szCs w:val="18"/>
        </w:rPr>
        <w:t>Xiaowan Ke(vivo) replies to Hui(Huawei) and propose to check with r06.</w:t>
      </w:r>
    </w:p>
    <w:p w14:paraId="1DA25631" w14:textId="77777777" w:rsidR="00812758" w:rsidRDefault="00812758" w:rsidP="00812758">
      <w:pPr>
        <w:pStyle w:val="FP"/>
        <w:keepNext/>
        <w:rPr>
          <w:i/>
          <w:iCs/>
          <w:sz w:val="18"/>
          <w:szCs w:val="18"/>
        </w:rPr>
      </w:pPr>
      <w:r w:rsidRPr="005B25A1">
        <w:rPr>
          <w:i/>
          <w:iCs/>
          <w:sz w:val="18"/>
          <w:szCs w:val="18"/>
        </w:rPr>
        <w:t>Chunshan(CATT) provides r07.</w:t>
      </w:r>
    </w:p>
    <w:p w14:paraId="77D159FC" w14:textId="77777777" w:rsidR="00812758" w:rsidRDefault="00812758" w:rsidP="00812758">
      <w:pPr>
        <w:pStyle w:val="FP"/>
        <w:keepNext/>
        <w:rPr>
          <w:i/>
          <w:iCs/>
          <w:sz w:val="18"/>
          <w:szCs w:val="18"/>
        </w:rPr>
      </w:pPr>
      <w:r w:rsidRPr="005B25A1">
        <w:rPr>
          <w:i/>
          <w:iCs/>
          <w:sz w:val="18"/>
          <w:szCs w:val="18"/>
        </w:rPr>
        <w:t>Mirko (Huawei) provides r08.</w:t>
      </w:r>
    </w:p>
    <w:p w14:paraId="3575FDA0" w14:textId="77777777" w:rsidR="00812758" w:rsidRDefault="00812758" w:rsidP="00812758">
      <w:pPr>
        <w:pStyle w:val="FP"/>
        <w:keepNext/>
        <w:rPr>
          <w:i/>
          <w:iCs/>
          <w:sz w:val="18"/>
          <w:szCs w:val="18"/>
        </w:rPr>
      </w:pPr>
      <w:r w:rsidRPr="005B25A1">
        <w:rPr>
          <w:i/>
          <w:iCs/>
          <w:sz w:val="18"/>
          <w:szCs w:val="18"/>
        </w:rPr>
        <w:t>==== Revisions Deadline ====.</w:t>
      </w:r>
    </w:p>
    <w:p w14:paraId="0A8FBE51" w14:textId="77777777" w:rsidR="00812758" w:rsidRDefault="00812758" w:rsidP="00812758">
      <w:pPr>
        <w:pStyle w:val="FP"/>
        <w:keepNext/>
        <w:rPr>
          <w:i/>
          <w:iCs/>
          <w:sz w:val="18"/>
          <w:szCs w:val="18"/>
        </w:rPr>
      </w:pPr>
      <w:r w:rsidRPr="005B25A1">
        <w:rPr>
          <w:i/>
          <w:iCs/>
          <w:sz w:val="18"/>
          <w:szCs w:val="18"/>
        </w:rPr>
        <w:t>Dario (Qualcomm) because of LS out 1359 objects to approving any revision; is OK with endorsing r04.</w:t>
      </w:r>
    </w:p>
    <w:p w14:paraId="4784DF13" w14:textId="77777777" w:rsidR="00812758" w:rsidRDefault="00812758" w:rsidP="00812758">
      <w:pPr>
        <w:pStyle w:val="FP"/>
        <w:keepNext/>
        <w:rPr>
          <w:i/>
          <w:iCs/>
          <w:sz w:val="18"/>
          <w:szCs w:val="18"/>
        </w:rPr>
      </w:pPr>
      <w:r w:rsidRPr="005B25A1">
        <w:rPr>
          <w:i/>
          <w:iCs/>
          <w:sz w:val="18"/>
          <w:szCs w:val="18"/>
        </w:rPr>
        <w:t>Dan (China Mobile) reply and we should ignore the LS to RAN.</w:t>
      </w:r>
    </w:p>
    <w:p w14:paraId="4F6EB7D7" w14:textId="77777777" w:rsidR="00812758" w:rsidRDefault="00812758" w:rsidP="00812758">
      <w:pPr>
        <w:pStyle w:val="FP"/>
        <w:keepNext/>
        <w:rPr>
          <w:i/>
          <w:iCs/>
          <w:sz w:val="18"/>
          <w:szCs w:val="18"/>
        </w:rPr>
      </w:pPr>
      <w:r w:rsidRPr="005B25A1">
        <w:rPr>
          <w:i/>
          <w:iCs/>
          <w:sz w:val="18"/>
          <w:szCs w:val="18"/>
        </w:rPr>
        <w:t>Lei(Tencent) agrees with Dan (China Mobile) and think this CR can go ahead as conclusion as already been made in TR.</w:t>
      </w:r>
    </w:p>
    <w:p w14:paraId="658F8812" w14:textId="77777777" w:rsidR="00812758" w:rsidRDefault="00812758" w:rsidP="00812758">
      <w:pPr>
        <w:pStyle w:val="FP"/>
        <w:keepNext/>
        <w:rPr>
          <w:i/>
          <w:iCs/>
          <w:sz w:val="18"/>
          <w:szCs w:val="18"/>
        </w:rPr>
      </w:pPr>
      <w:r w:rsidRPr="005B25A1">
        <w:rPr>
          <w:i/>
          <w:iCs/>
          <w:sz w:val="18"/>
          <w:szCs w:val="18"/>
        </w:rPr>
        <w:t>Xiaowan Ke(vivo) questions Dario (Qualcomm) whether OK as well about 'r04 with removal of changes(Average window) in 5.7.2.4.1a/1b/2/3'.</w:t>
      </w:r>
    </w:p>
    <w:p w14:paraId="4E6419FE" w14:textId="77777777" w:rsidR="00812758" w:rsidRDefault="00812758" w:rsidP="00812758">
      <w:pPr>
        <w:pStyle w:val="FP"/>
        <w:keepNext/>
        <w:rPr>
          <w:i/>
          <w:iCs/>
          <w:sz w:val="18"/>
          <w:szCs w:val="18"/>
        </w:rPr>
      </w:pPr>
      <w:r w:rsidRPr="005B25A1">
        <w:rPr>
          <w:i/>
          <w:iCs/>
          <w:sz w:val="18"/>
          <w:szCs w:val="18"/>
        </w:rPr>
        <w:t>Devaki (Nokia) comments that we would also prefer to endorse r04 (object to other revisions), r05/06 introduce these capabilities for non-GBR QoS Flow which go above and beyond TR conclusion.</w:t>
      </w:r>
    </w:p>
    <w:p w14:paraId="7145FDFC" w14:textId="77777777" w:rsidR="00812758" w:rsidRDefault="00812758" w:rsidP="00812758">
      <w:pPr>
        <w:pStyle w:val="FP"/>
        <w:keepNext/>
        <w:rPr>
          <w:i/>
          <w:iCs/>
          <w:sz w:val="18"/>
          <w:szCs w:val="18"/>
        </w:rPr>
      </w:pPr>
      <w:r w:rsidRPr="005B25A1">
        <w:rPr>
          <w:i/>
          <w:iCs/>
          <w:sz w:val="18"/>
          <w:szCs w:val="18"/>
        </w:rPr>
        <w:t>Chunshan(CATT) objects r04,r05 and is OK with r06, r07, r08.</w:t>
      </w:r>
    </w:p>
    <w:p w14:paraId="252DAF26" w14:textId="77777777" w:rsidR="00812758" w:rsidRDefault="00812758" w:rsidP="00812758">
      <w:pPr>
        <w:pStyle w:val="FP"/>
        <w:keepNext/>
        <w:rPr>
          <w:i/>
          <w:iCs/>
          <w:sz w:val="18"/>
          <w:szCs w:val="18"/>
        </w:rPr>
      </w:pPr>
      <w:r w:rsidRPr="005B25A1">
        <w:rPr>
          <w:i/>
          <w:iCs/>
          <w:sz w:val="18"/>
          <w:szCs w:val="18"/>
        </w:rPr>
        <w:t>Dan(China Mobile) suggest to endorse r04.</w:t>
      </w:r>
    </w:p>
    <w:p w14:paraId="64A50F5B" w14:textId="77777777" w:rsidR="00812758" w:rsidRDefault="00812758" w:rsidP="00812758">
      <w:pPr>
        <w:pStyle w:val="FP"/>
        <w:keepNext/>
        <w:rPr>
          <w:i/>
          <w:iCs/>
          <w:sz w:val="18"/>
          <w:szCs w:val="18"/>
        </w:rPr>
      </w:pPr>
      <w:r w:rsidRPr="005B25A1">
        <w:rPr>
          <w:i/>
          <w:iCs/>
          <w:sz w:val="18"/>
          <w:szCs w:val="18"/>
        </w:rPr>
        <w:t>Xiaowan Ke(vivo) propose to agree/endorse r04 with addition 'The NG-RAN may be instructed to report the data rate in QoS flow level via control plane' and with removal of 'changes in 5.7.2.4.1a/1b/2/3'.</w:t>
      </w:r>
    </w:p>
    <w:p w14:paraId="2B4B0BFF" w14:textId="77777777" w:rsidR="00812758" w:rsidRDefault="00812758" w:rsidP="00812758">
      <w:pPr>
        <w:pStyle w:val="FP"/>
        <w:keepNext/>
        <w:rPr>
          <w:i/>
          <w:iCs/>
          <w:sz w:val="18"/>
          <w:szCs w:val="18"/>
        </w:rPr>
      </w:pPr>
      <w:r w:rsidRPr="005B25A1">
        <w:rPr>
          <w:i/>
          <w:iCs/>
          <w:sz w:val="18"/>
          <w:szCs w:val="18"/>
        </w:rPr>
        <w:t>Chunshan (CATT) is OK the proposal for the r04 that Xiaowan Ke(vivo) propose to agree/endorse r04 with addition 'The NG-RAN may be instructed to report the data rate in QoS flow level via control plane' and with removal of 'changes in 5.7.2.4.1a/1b/2/3'.</w:t>
      </w:r>
    </w:p>
    <w:p w14:paraId="79180BBA" w14:textId="77777777" w:rsidR="00812758" w:rsidRDefault="00812758" w:rsidP="00812758">
      <w:pPr>
        <w:pStyle w:val="FP"/>
        <w:keepNext/>
        <w:rPr>
          <w:i/>
          <w:iCs/>
          <w:sz w:val="18"/>
          <w:szCs w:val="18"/>
        </w:rPr>
      </w:pPr>
      <w:r w:rsidRPr="005B25A1">
        <w:rPr>
          <w:i/>
          <w:iCs/>
          <w:sz w:val="18"/>
          <w:szCs w:val="18"/>
        </w:rPr>
        <w:t>Xiaowan Ke(vivo) uploads r04rev1(reflecting my previous proposal, which seems agreeable) in CC#3 folder for checking.</w:t>
      </w:r>
    </w:p>
    <w:p w14:paraId="2A86D376" w14:textId="77777777" w:rsidR="00812758" w:rsidRDefault="00812758" w:rsidP="00812758">
      <w:pPr>
        <w:pStyle w:val="FP"/>
        <w:keepNext/>
        <w:rPr>
          <w:i/>
          <w:iCs/>
          <w:sz w:val="18"/>
          <w:szCs w:val="18"/>
        </w:rPr>
      </w:pPr>
      <w:r w:rsidRPr="005B25A1">
        <w:rPr>
          <w:i/>
          <w:iCs/>
          <w:sz w:val="18"/>
          <w:szCs w:val="18"/>
        </w:rPr>
        <w:t>Paul (Ericsson) provide r08. There are dependencies to 0508 with same need for feedback from RAN3 as well as to the progress in 0232 concerning information provided to UPF. These are documented in this revision. We have general concerns to progress this CR in this meeting.</w:t>
      </w:r>
    </w:p>
    <w:p w14:paraId="116B1722" w14:textId="77777777" w:rsidR="00812758" w:rsidRDefault="00812758" w:rsidP="00812758">
      <w:pPr>
        <w:pStyle w:val="FP"/>
        <w:keepNext/>
        <w:rPr>
          <w:i/>
          <w:iCs/>
          <w:sz w:val="18"/>
          <w:szCs w:val="18"/>
        </w:rPr>
      </w:pPr>
      <w:r w:rsidRPr="005B25A1">
        <w:rPr>
          <w:i/>
          <w:iCs/>
          <w:sz w:val="18"/>
          <w:szCs w:val="18"/>
        </w:rPr>
        <w:t>Dario (Qualcomm) is OK with postponing this CR.</w:t>
      </w:r>
    </w:p>
    <w:p w14:paraId="54632ED8" w14:textId="77777777" w:rsidR="00812758" w:rsidRDefault="00812758" w:rsidP="00812758">
      <w:pPr>
        <w:pStyle w:val="FP"/>
        <w:keepNext/>
        <w:rPr>
          <w:i/>
          <w:iCs/>
          <w:sz w:val="18"/>
          <w:szCs w:val="18"/>
        </w:rPr>
      </w:pPr>
      <w:r w:rsidRPr="005B25A1">
        <w:rPr>
          <w:i/>
          <w:iCs/>
          <w:sz w:val="18"/>
          <w:szCs w:val="18"/>
        </w:rPr>
        <w:t>Hui(Huawei) objects approval of any version, support to endorse r04, or r04 with change from r08.</w:t>
      </w:r>
    </w:p>
    <w:p w14:paraId="7C08F6D9" w14:textId="77777777" w:rsidR="00812758" w:rsidRDefault="00812758" w:rsidP="00812758">
      <w:pPr>
        <w:pStyle w:val="FP"/>
        <w:keepNext/>
        <w:rPr>
          <w:i/>
          <w:iCs/>
          <w:sz w:val="18"/>
          <w:szCs w:val="18"/>
        </w:rPr>
      </w:pPr>
      <w:r w:rsidRPr="005B25A1">
        <w:rPr>
          <w:i/>
          <w:iCs/>
          <w:sz w:val="18"/>
          <w:szCs w:val="18"/>
        </w:rPr>
        <w:t>Xiaowan Ke(vivo) propose to endorse r04 with addition 'The NG-RAN may be instructed to report the data rate in QoS flow level via control plane' and with removal of 'changes in 5.7.2.4.1a/1b/2/3'and addition of ENs: 'Editor's Note: It is for RAN3 WG to confirm whether providing QoS Notification Control for GBR QoS Flow to the CN can be feasible or not', 'Editor's Note: It is for RAN WG to confirm whether providing data rate information for QoS Flow to the CN can be feasible or not'; And if it is not endorsed, request CC#4 since it is the BL CR.</w:t>
      </w:r>
    </w:p>
    <w:p w14:paraId="7EF2CFA0" w14:textId="77777777" w:rsidR="00812758" w:rsidRDefault="00812758" w:rsidP="00812758">
      <w:pPr>
        <w:pStyle w:val="FP"/>
        <w:keepNext/>
        <w:rPr>
          <w:i/>
          <w:iCs/>
          <w:sz w:val="18"/>
          <w:szCs w:val="18"/>
        </w:rPr>
      </w:pPr>
      <w:r w:rsidRPr="005B25A1">
        <w:rPr>
          <w:i/>
          <w:iCs/>
          <w:sz w:val="18"/>
          <w:szCs w:val="18"/>
        </w:rPr>
        <w:t>==== Final Comments Deadline ====.</w:t>
      </w:r>
    </w:p>
    <w:p w14:paraId="44142370" w14:textId="77777777" w:rsidR="00812758" w:rsidRDefault="00812758" w:rsidP="00812758">
      <w:pPr>
        <w:pStyle w:val="FP"/>
        <w:keepNext/>
        <w:rPr>
          <w:i/>
          <w:iCs/>
          <w:sz w:val="18"/>
          <w:szCs w:val="18"/>
        </w:rPr>
      </w:pPr>
      <w:r w:rsidRPr="005B25A1">
        <w:rPr>
          <w:i/>
          <w:iCs/>
          <w:sz w:val="18"/>
          <w:szCs w:val="18"/>
        </w:rPr>
        <w:t>Xiaowan Ke(vivo) ask people to check r09 for technical endorse; and is ok to endorse r04 or r09.</w:t>
      </w:r>
    </w:p>
    <w:p w14:paraId="53A05255" w14:textId="77777777" w:rsidR="00812758" w:rsidRPr="005B25A1" w:rsidRDefault="00812758" w:rsidP="00812758">
      <w:pPr>
        <w:pStyle w:val="FP"/>
        <w:keepNext/>
        <w:rPr>
          <w:i/>
          <w:iCs/>
          <w:sz w:val="18"/>
          <w:szCs w:val="18"/>
        </w:rPr>
      </w:pPr>
    </w:p>
    <w:p w14:paraId="48836E21" w14:textId="77777777" w:rsidR="00812758" w:rsidRPr="005B25A1" w:rsidRDefault="00812758" w:rsidP="00812758">
      <w:pPr>
        <w:keepNext/>
        <w:keepLines/>
        <w:rPr>
          <w:b/>
          <w:bCs/>
        </w:rPr>
      </w:pPr>
      <w:r>
        <w:rPr>
          <w:b/>
          <w:bCs/>
        </w:rPr>
        <w:t>CC#4</w:t>
      </w:r>
      <w:r w:rsidRPr="005B25A1">
        <w:rPr>
          <w:b/>
          <w:bCs/>
        </w:rPr>
        <w:t xml:space="preserve"> Discussion:</w:t>
      </w:r>
    </w:p>
    <w:p w14:paraId="7524CD5D" w14:textId="7AE32151" w:rsidR="00812758" w:rsidRPr="005B25A1" w:rsidRDefault="00812758" w:rsidP="00812758">
      <w:pPr>
        <w:keepNext/>
        <w:keepLines/>
      </w:pPr>
      <w:r>
        <w:t xml:space="preserve">r04 with changes indicated in r09 was proposed by vivo for technical endorsement. Ericsson asked for more time to consider this. </w:t>
      </w:r>
    </w:p>
    <w:p w14:paraId="5DE78514" w14:textId="3A29F8F8" w:rsidR="00321113" w:rsidRDefault="00321113" w:rsidP="00321113">
      <w:pPr>
        <w:keepNext/>
        <w:keepLines/>
      </w:pPr>
      <w:r>
        <w:t>r09 was revised t</w:t>
      </w:r>
      <w:r w:rsidR="00D4347C">
        <w:t>o</w:t>
      </w:r>
      <w:r>
        <w:t xml:space="preserve"> </w:t>
      </w:r>
      <w:r w:rsidRPr="00321113">
        <w:rPr>
          <w:color w:val="0000FF"/>
        </w:rPr>
        <w:t>S2-230147</w:t>
      </w:r>
      <w:r>
        <w:rPr>
          <w:color w:val="0000FF"/>
        </w:rPr>
        <w:t>1</w:t>
      </w:r>
      <w:r>
        <w:t xml:space="preserve">, which was </w:t>
      </w:r>
      <w:r w:rsidRPr="00321113">
        <w:rPr>
          <w:color w:val="0000FF"/>
        </w:rPr>
        <w:t>postponed</w:t>
      </w:r>
      <w:r>
        <w:t xml:space="preserve"> and </w:t>
      </w:r>
      <w:r w:rsidRPr="00812758">
        <w:rPr>
          <w:b/>
          <w:bCs/>
          <w:color w:val="0000FF"/>
        </w:rPr>
        <w:t>should be used as a baseline for the next meeting</w:t>
      </w:r>
      <w:r>
        <w:t>.</w:t>
      </w:r>
    </w:p>
    <w:p w14:paraId="15E939C4" w14:textId="77777777" w:rsidR="00321113" w:rsidRPr="00321113" w:rsidRDefault="00321113" w:rsidP="00321113">
      <w:pPr>
        <w:keepNext/>
        <w:keepLines/>
        <w:rPr>
          <w:b/>
          <w:bCs/>
          <w:color w:val="0000FF"/>
        </w:rPr>
      </w:pPr>
      <w:r w:rsidRPr="00321113">
        <w:rPr>
          <w:b/>
          <w:bCs/>
          <w:color w:val="0000FF"/>
        </w:rPr>
        <w:t>Ericsson asked for the following to be recorded in these notes:</w:t>
      </w:r>
    </w:p>
    <w:p w14:paraId="2F59E474" w14:textId="697B8EAA" w:rsidR="00321113" w:rsidRPr="00321113" w:rsidRDefault="00D4347C" w:rsidP="00321113">
      <w:pPr>
        <w:keepNext/>
        <w:keepLines/>
        <w:rPr>
          <w:b/>
          <w:bCs/>
          <w:color w:val="0000FF"/>
        </w:rPr>
      </w:pPr>
      <w:r>
        <w:rPr>
          <w:b/>
          <w:bCs/>
          <w:color w:val="0000FF"/>
        </w:rPr>
        <w:t>'</w:t>
      </w:r>
      <w:r w:rsidR="00321113" w:rsidRPr="00321113">
        <w:rPr>
          <w:b/>
          <w:bCs/>
          <w:color w:val="0000FF"/>
        </w:rPr>
        <w:t>S2-2300232r14 agreed as baseline for next mtg and note the following in MoM: The term for the information provided by RAN to UPF and the content is FFS and will be coordinated with RAN3</w:t>
      </w:r>
      <w:r>
        <w:rPr>
          <w:b/>
          <w:bCs/>
          <w:color w:val="0000FF"/>
        </w:rPr>
        <w:t>'</w:t>
      </w:r>
    </w:p>
    <w:p w14:paraId="2D55DDC2" w14:textId="10A73D30" w:rsidR="00321113" w:rsidRPr="00EB0339" w:rsidRDefault="00321113" w:rsidP="00321113">
      <w:r w:rsidRPr="005B25A1">
        <w:rPr>
          <w:b/>
          <w:bCs/>
        </w:rPr>
        <w:t>Status:</w:t>
      </w:r>
      <w:r>
        <w:t xml:space="preserve"> </w:t>
      </w:r>
      <w:r w:rsidRPr="00321113">
        <w:rPr>
          <w:color w:val="0000FF"/>
        </w:rPr>
        <w:t>Postponed</w:t>
      </w:r>
      <w:r>
        <w:t>.</w:t>
      </w:r>
    </w:p>
    <w:p w14:paraId="6077BCC2" w14:textId="6C9143B4" w:rsidR="00E74AFF" w:rsidRDefault="00E74AFF" w:rsidP="008F68AC">
      <w:pPr>
        <w:rPr>
          <w:lang w:eastAsia="en-US"/>
        </w:rPr>
      </w:pPr>
    </w:p>
    <w:p w14:paraId="371D8640" w14:textId="77777777" w:rsidR="00812758" w:rsidRDefault="00812758" w:rsidP="00812758">
      <w:pPr>
        <w:pStyle w:val="NormTop"/>
      </w:pPr>
      <w:r>
        <w:rPr>
          <w:color w:val="0000FF"/>
        </w:rPr>
        <w:t>S2-2300232</w:t>
      </w:r>
      <w:r w:rsidRPr="00D53282">
        <w:t xml:space="preserve"> </w:t>
      </w:r>
      <w:r>
        <w:t>(CR) 23.501 CR3855 (Rel-18, 'B'): Introduction of support for L4S (Source: Ericsson, Deutsche Telekom, Nokia, Nokia Shanghai Bell, Meta USA, AT&amp;T, Charter, T-Mobile USA, Apple)</w:t>
      </w:r>
      <w:r>
        <w:br/>
      </w:r>
      <w:r w:rsidRPr="00D53282">
        <w:rPr>
          <w:b/>
        </w:rPr>
        <w:t>Document for:</w:t>
      </w:r>
      <w:r w:rsidRPr="00D53282">
        <w:t xml:space="preserve"> </w:t>
      </w:r>
      <w:r>
        <w:t>Approval</w:t>
      </w:r>
      <w:r>
        <w:br/>
      </w:r>
      <w:r w:rsidRPr="00D53282">
        <w:rPr>
          <w:b/>
        </w:rPr>
        <w:t>Abstract:</w:t>
      </w:r>
      <w:r w:rsidRPr="00D53282">
        <w:t xml:space="preserve"> </w:t>
      </w:r>
      <w:r>
        <w:br/>
        <w:t>Summary of change: This CR intrduces a stage 2 description and the requirements to support L4S by NG-RAN and PSA UPF. This CR enables support for low and bounded latency using two variants of L4S support: NG-RAN performs L4S marking in the ECN bits of the IP header according to the implementation specific criteria on a per QoS Flow basis in UL and DL. PSA UPF performs L4S marking in the ECN bits of the IP header based on information received from NG-RAN in GTP-U header extension on a per QoS Flow basis in UL and DL.</w:t>
      </w:r>
    </w:p>
    <w:p w14:paraId="02B41640" w14:textId="77777777" w:rsidR="00812758" w:rsidRPr="005B25A1" w:rsidRDefault="00812758" w:rsidP="00812758">
      <w:pPr>
        <w:pStyle w:val="FP"/>
        <w:keepNext/>
        <w:rPr>
          <w:b/>
          <w:bCs/>
          <w:i/>
          <w:iCs/>
          <w:sz w:val="18"/>
          <w:szCs w:val="18"/>
        </w:rPr>
      </w:pPr>
      <w:r w:rsidRPr="005B25A1">
        <w:rPr>
          <w:b/>
          <w:bCs/>
          <w:i/>
          <w:iCs/>
          <w:sz w:val="18"/>
          <w:szCs w:val="18"/>
        </w:rPr>
        <w:t>e-mail discussion:</w:t>
      </w:r>
    </w:p>
    <w:p w14:paraId="51C65649" w14:textId="77777777" w:rsidR="00812758" w:rsidRDefault="00812758" w:rsidP="00812758">
      <w:pPr>
        <w:pStyle w:val="FP"/>
        <w:keepNext/>
        <w:rPr>
          <w:i/>
          <w:iCs/>
          <w:sz w:val="18"/>
          <w:szCs w:val="18"/>
        </w:rPr>
      </w:pPr>
      <w:r w:rsidRPr="005B25A1">
        <w:rPr>
          <w:i/>
          <w:iCs/>
          <w:sz w:val="18"/>
          <w:szCs w:val="18"/>
        </w:rPr>
        <w:t>Lei(Tencent)/rapporteur suggests this paper merged into 0508.</w:t>
      </w:r>
    </w:p>
    <w:p w14:paraId="40E921D6" w14:textId="77777777" w:rsidR="00812758" w:rsidRDefault="00812758" w:rsidP="00812758">
      <w:pPr>
        <w:pStyle w:val="FP"/>
        <w:keepNext/>
        <w:rPr>
          <w:i/>
          <w:iCs/>
          <w:sz w:val="18"/>
          <w:szCs w:val="18"/>
        </w:rPr>
      </w:pPr>
      <w:r w:rsidRPr="005B25A1">
        <w:rPr>
          <w:i/>
          <w:iCs/>
          <w:sz w:val="18"/>
          <w:szCs w:val="18"/>
        </w:rPr>
        <w:t>Paul (Ericsson) suggest that the L4S based option and the API based option are each based on separate baseline CR. Hence 0232 is proposed to serve as baseline for the L4S based solution. See additional explanation and r01 adding more supporting companies.</w:t>
      </w:r>
    </w:p>
    <w:p w14:paraId="4AC3EE20" w14:textId="77777777" w:rsidR="00812758" w:rsidRDefault="00812758" w:rsidP="00812758">
      <w:pPr>
        <w:pStyle w:val="FP"/>
        <w:keepNext/>
        <w:rPr>
          <w:i/>
          <w:iCs/>
          <w:sz w:val="18"/>
          <w:szCs w:val="18"/>
        </w:rPr>
      </w:pPr>
      <w:r w:rsidRPr="005B25A1">
        <w:rPr>
          <w:i/>
          <w:iCs/>
          <w:sz w:val="18"/>
          <w:szCs w:val="18"/>
        </w:rPr>
        <w:t>Paul (Charter) Also, agree to separate CRs for L4S congestion information exposure (based on 0232) and API based information exposure (based on 0508).</w:t>
      </w:r>
    </w:p>
    <w:p w14:paraId="5993243B" w14:textId="77777777" w:rsidR="00812758" w:rsidRDefault="00812758" w:rsidP="00812758">
      <w:pPr>
        <w:pStyle w:val="FP"/>
        <w:keepNext/>
        <w:rPr>
          <w:i/>
          <w:iCs/>
          <w:sz w:val="18"/>
          <w:szCs w:val="18"/>
        </w:rPr>
      </w:pPr>
      <w:r w:rsidRPr="005B25A1">
        <w:rPr>
          <w:i/>
          <w:iCs/>
          <w:sz w:val="18"/>
          <w:szCs w:val="18"/>
        </w:rPr>
        <w:t>Curt (Meta) supports Paul (Ericsson) as well to have xx0232 to serve as baseline for the L4S based solution .</w:t>
      </w:r>
    </w:p>
    <w:p w14:paraId="7CE1C6C5" w14:textId="77777777" w:rsidR="00812758" w:rsidRDefault="00812758" w:rsidP="00812758">
      <w:pPr>
        <w:pStyle w:val="FP"/>
        <w:keepNext/>
        <w:rPr>
          <w:i/>
          <w:iCs/>
          <w:sz w:val="18"/>
          <w:szCs w:val="18"/>
        </w:rPr>
      </w:pPr>
      <w:r w:rsidRPr="005B25A1">
        <w:rPr>
          <w:i/>
          <w:iCs/>
          <w:sz w:val="18"/>
          <w:szCs w:val="18"/>
        </w:rPr>
        <w:t>Dieter (Deutsche Telekom) supports Paul (Ericsson) as well to have xx0232 to serve as baseline for the L4S based solution .</w:t>
      </w:r>
    </w:p>
    <w:p w14:paraId="7C935D83" w14:textId="77777777" w:rsidR="00812758" w:rsidRDefault="00812758" w:rsidP="00812758">
      <w:pPr>
        <w:pStyle w:val="FP"/>
        <w:keepNext/>
        <w:rPr>
          <w:i/>
          <w:iCs/>
          <w:sz w:val="18"/>
          <w:szCs w:val="18"/>
        </w:rPr>
      </w:pPr>
      <w:r w:rsidRPr="005B25A1">
        <w:rPr>
          <w:i/>
          <w:iCs/>
          <w:sz w:val="18"/>
          <w:szCs w:val="18"/>
        </w:rPr>
        <w:t>Yali(OPPO) provides comments and supports the proposal of rapporteur to merge this paper into S2-2300508.</w:t>
      </w:r>
    </w:p>
    <w:p w14:paraId="3C7764CC" w14:textId="77777777" w:rsidR="00812758" w:rsidRDefault="00812758" w:rsidP="00812758">
      <w:pPr>
        <w:pStyle w:val="FP"/>
        <w:keepNext/>
        <w:rPr>
          <w:i/>
          <w:iCs/>
          <w:sz w:val="18"/>
          <w:szCs w:val="18"/>
        </w:rPr>
      </w:pPr>
      <w:r w:rsidRPr="005B25A1">
        <w:rPr>
          <w:i/>
          <w:iCs/>
          <w:sz w:val="18"/>
          <w:szCs w:val="18"/>
        </w:rPr>
        <w:t>Zhuoyun (Tencent) comments.</w:t>
      </w:r>
    </w:p>
    <w:p w14:paraId="4B62C9D7" w14:textId="77777777" w:rsidR="00812758" w:rsidRDefault="00812758" w:rsidP="00812758">
      <w:pPr>
        <w:pStyle w:val="FP"/>
        <w:keepNext/>
        <w:rPr>
          <w:i/>
          <w:iCs/>
          <w:sz w:val="18"/>
          <w:szCs w:val="18"/>
        </w:rPr>
      </w:pPr>
      <w:r w:rsidRPr="005B25A1">
        <w:rPr>
          <w:i/>
          <w:iCs/>
          <w:sz w:val="18"/>
          <w:szCs w:val="18"/>
        </w:rPr>
        <w:t>Haley(Lenovo) supports the proposal of rapporteur to merge this paper into S2-2300508.</w:t>
      </w:r>
    </w:p>
    <w:p w14:paraId="27E60DE1" w14:textId="77777777" w:rsidR="00812758" w:rsidRDefault="00812758" w:rsidP="00812758">
      <w:pPr>
        <w:pStyle w:val="FP"/>
        <w:keepNext/>
        <w:rPr>
          <w:i/>
          <w:iCs/>
          <w:sz w:val="18"/>
          <w:szCs w:val="18"/>
        </w:rPr>
      </w:pPr>
      <w:r w:rsidRPr="005B25A1">
        <w:rPr>
          <w:i/>
          <w:iCs/>
          <w:sz w:val="18"/>
          <w:szCs w:val="18"/>
        </w:rPr>
        <w:t>Mukesh (MediaTek) agrees with Zhuoyun (Tencent) and Yali (Oppo) to merge this paper into s2-2300508.</w:t>
      </w:r>
    </w:p>
    <w:p w14:paraId="3FAF433C" w14:textId="77777777" w:rsidR="00812758" w:rsidRDefault="00812758" w:rsidP="00812758">
      <w:pPr>
        <w:pStyle w:val="FP"/>
        <w:keepNext/>
        <w:rPr>
          <w:i/>
          <w:iCs/>
          <w:sz w:val="18"/>
          <w:szCs w:val="18"/>
        </w:rPr>
      </w:pPr>
      <w:r w:rsidRPr="005B25A1">
        <w:rPr>
          <w:i/>
          <w:iCs/>
          <w:sz w:val="18"/>
          <w:szCs w:val="18"/>
        </w:rPr>
        <w:t>Jinhua (Xiaomi) provides comments, merged draft of KI#3 for further discussion is prefer, same as other KIs. Both of 0232 and 0508 could be the baseline choice.</w:t>
      </w:r>
    </w:p>
    <w:p w14:paraId="41B32E1D" w14:textId="77777777" w:rsidR="00812758" w:rsidRDefault="00812758" w:rsidP="00812758">
      <w:pPr>
        <w:pStyle w:val="FP"/>
        <w:keepNext/>
        <w:rPr>
          <w:i/>
          <w:iCs/>
          <w:sz w:val="18"/>
          <w:szCs w:val="18"/>
        </w:rPr>
      </w:pPr>
      <w:r w:rsidRPr="005B25A1">
        <w:rPr>
          <w:i/>
          <w:iCs/>
          <w:sz w:val="18"/>
          <w:szCs w:val="18"/>
        </w:rPr>
        <w:t>Paul (Ericsson) replies to Yali (OPPO).</w:t>
      </w:r>
    </w:p>
    <w:p w14:paraId="11FCD5CC" w14:textId="77777777" w:rsidR="00812758" w:rsidRDefault="00812758" w:rsidP="00812758">
      <w:pPr>
        <w:pStyle w:val="FP"/>
        <w:keepNext/>
        <w:rPr>
          <w:i/>
          <w:iCs/>
          <w:sz w:val="18"/>
          <w:szCs w:val="18"/>
        </w:rPr>
      </w:pPr>
      <w:r w:rsidRPr="005B25A1">
        <w:rPr>
          <w:i/>
          <w:iCs/>
          <w:sz w:val="18"/>
          <w:szCs w:val="18"/>
        </w:rPr>
        <w:t>Hugh (AT&amp;T) suggests 2300232 as the base for support of L4S and 2300508 as the base for API-based solution.</w:t>
      </w:r>
    </w:p>
    <w:p w14:paraId="2BA29C9F" w14:textId="77777777" w:rsidR="00812758" w:rsidRDefault="00812758" w:rsidP="00812758">
      <w:pPr>
        <w:pStyle w:val="FP"/>
        <w:keepNext/>
        <w:rPr>
          <w:i/>
          <w:iCs/>
          <w:sz w:val="18"/>
          <w:szCs w:val="18"/>
        </w:rPr>
      </w:pPr>
      <w:r w:rsidRPr="005B25A1">
        <w:rPr>
          <w:i/>
          <w:iCs/>
          <w:sz w:val="18"/>
          <w:szCs w:val="18"/>
        </w:rPr>
        <w:t>Chris Joul (T-Mobile USA) agrees with AT&amp;T 2300232 as the base for support of L4S and 2300508 as the base for API-based solution.</w:t>
      </w:r>
    </w:p>
    <w:p w14:paraId="185F4B5E" w14:textId="77777777" w:rsidR="00812758" w:rsidRDefault="00812758" w:rsidP="00812758">
      <w:pPr>
        <w:pStyle w:val="FP"/>
        <w:keepNext/>
        <w:rPr>
          <w:i/>
          <w:iCs/>
          <w:sz w:val="18"/>
          <w:szCs w:val="18"/>
        </w:rPr>
      </w:pPr>
      <w:r w:rsidRPr="005B25A1">
        <w:rPr>
          <w:i/>
          <w:iCs/>
          <w:sz w:val="18"/>
          <w:szCs w:val="18"/>
        </w:rPr>
        <w:t>Yali (OPPO) replies to Paul (Ericsson) , suggests some update of the CR content, and still suggests to merge this paper into S2-2300508.</w:t>
      </w:r>
    </w:p>
    <w:p w14:paraId="1ADB1331" w14:textId="77777777" w:rsidR="00812758" w:rsidRDefault="00812758" w:rsidP="00812758">
      <w:pPr>
        <w:pStyle w:val="FP"/>
        <w:keepNext/>
        <w:rPr>
          <w:i/>
          <w:iCs/>
          <w:sz w:val="18"/>
          <w:szCs w:val="18"/>
        </w:rPr>
      </w:pPr>
      <w:r w:rsidRPr="005B25A1">
        <w:rPr>
          <w:i/>
          <w:iCs/>
          <w:sz w:val="18"/>
          <w:szCs w:val="18"/>
        </w:rPr>
        <w:t>Devaki (Nokia) also prefers that this CR is used as the baseline for L4S aspects and the other CRs should focus on API based exposure method.</w:t>
      </w:r>
    </w:p>
    <w:p w14:paraId="617C018F" w14:textId="77777777" w:rsidR="00812758" w:rsidRDefault="00812758" w:rsidP="00812758">
      <w:pPr>
        <w:pStyle w:val="FP"/>
        <w:keepNext/>
        <w:rPr>
          <w:i/>
          <w:iCs/>
          <w:sz w:val="18"/>
          <w:szCs w:val="18"/>
        </w:rPr>
      </w:pPr>
      <w:r w:rsidRPr="005B25A1">
        <w:rPr>
          <w:i/>
          <w:iCs/>
          <w:sz w:val="18"/>
          <w:szCs w:val="18"/>
        </w:rPr>
        <w:t>Youngkyo(Samsung) is okay with the separate CR for L4S marking but need refer to its clause since API based exposure method is also related to congestion reporting.</w:t>
      </w:r>
    </w:p>
    <w:p w14:paraId="6D54C514" w14:textId="77777777" w:rsidR="00812758" w:rsidRDefault="00812758" w:rsidP="00812758">
      <w:pPr>
        <w:pStyle w:val="FP"/>
        <w:keepNext/>
        <w:rPr>
          <w:i/>
          <w:iCs/>
          <w:sz w:val="18"/>
          <w:szCs w:val="18"/>
        </w:rPr>
      </w:pPr>
      <w:r w:rsidRPr="005B25A1">
        <w:rPr>
          <w:i/>
          <w:iCs/>
          <w:sz w:val="18"/>
          <w:szCs w:val="18"/>
        </w:rPr>
        <w:t>Lei(Tencent) repies to Youngkyo(Samsung) that referring to these clauses can be done in general CR for all XRM key issues 0241.</w:t>
      </w:r>
    </w:p>
    <w:p w14:paraId="68199350" w14:textId="77777777" w:rsidR="00812758" w:rsidRDefault="00812758" w:rsidP="00812758">
      <w:pPr>
        <w:pStyle w:val="FP"/>
        <w:keepNext/>
        <w:rPr>
          <w:i/>
          <w:iCs/>
          <w:sz w:val="18"/>
          <w:szCs w:val="18"/>
        </w:rPr>
      </w:pPr>
      <w:r w:rsidRPr="005B25A1">
        <w:rPr>
          <w:i/>
          <w:iCs/>
          <w:sz w:val="18"/>
          <w:szCs w:val="18"/>
        </w:rPr>
        <w:t>Yali (OPPO) provides r02.</w:t>
      </w:r>
    </w:p>
    <w:p w14:paraId="3835586D" w14:textId="77777777" w:rsidR="00812758" w:rsidRDefault="00812758" w:rsidP="00812758">
      <w:pPr>
        <w:pStyle w:val="FP"/>
        <w:keepNext/>
        <w:rPr>
          <w:i/>
          <w:iCs/>
          <w:sz w:val="18"/>
          <w:szCs w:val="18"/>
        </w:rPr>
      </w:pPr>
      <w:r w:rsidRPr="005B25A1">
        <w:rPr>
          <w:i/>
          <w:iCs/>
          <w:sz w:val="18"/>
          <w:szCs w:val="18"/>
        </w:rPr>
        <w:t>Youngkyo(Samsung) provide comments.</w:t>
      </w:r>
    </w:p>
    <w:p w14:paraId="718E2ACE" w14:textId="77777777" w:rsidR="00812758" w:rsidRDefault="00812758" w:rsidP="00812758">
      <w:pPr>
        <w:pStyle w:val="FP"/>
        <w:keepNext/>
        <w:rPr>
          <w:i/>
          <w:iCs/>
          <w:sz w:val="18"/>
          <w:szCs w:val="18"/>
        </w:rPr>
      </w:pPr>
      <w:r w:rsidRPr="005B25A1">
        <w:rPr>
          <w:i/>
          <w:iCs/>
          <w:sz w:val="18"/>
          <w:szCs w:val="18"/>
        </w:rPr>
        <w:t>Haley(Lenovo) asks for further clarification.</w:t>
      </w:r>
    </w:p>
    <w:p w14:paraId="760D1F89" w14:textId="77777777" w:rsidR="00812758" w:rsidRDefault="00812758" w:rsidP="00812758">
      <w:pPr>
        <w:pStyle w:val="FP"/>
        <w:keepNext/>
        <w:rPr>
          <w:i/>
          <w:iCs/>
          <w:sz w:val="18"/>
          <w:szCs w:val="18"/>
        </w:rPr>
      </w:pPr>
      <w:r w:rsidRPr="005B25A1">
        <w:rPr>
          <w:i/>
          <w:iCs/>
          <w:sz w:val="18"/>
          <w:szCs w:val="18"/>
        </w:rPr>
        <w:t>Hui (Huawei) provides comments.</w:t>
      </w:r>
    </w:p>
    <w:p w14:paraId="707FD0F7" w14:textId="77777777" w:rsidR="00812758" w:rsidRDefault="00812758" w:rsidP="00812758">
      <w:pPr>
        <w:pStyle w:val="FP"/>
        <w:keepNext/>
        <w:rPr>
          <w:i/>
          <w:iCs/>
          <w:sz w:val="18"/>
          <w:szCs w:val="18"/>
        </w:rPr>
      </w:pPr>
      <w:r w:rsidRPr="005B25A1">
        <w:rPr>
          <w:i/>
          <w:iCs/>
          <w:sz w:val="18"/>
          <w:szCs w:val="18"/>
        </w:rPr>
        <w:t>Dan(China Mobile) provides r03.</w:t>
      </w:r>
    </w:p>
    <w:p w14:paraId="728079DB" w14:textId="77777777" w:rsidR="00812758" w:rsidRDefault="00812758" w:rsidP="00812758">
      <w:pPr>
        <w:pStyle w:val="FP"/>
        <w:keepNext/>
        <w:rPr>
          <w:i/>
          <w:iCs/>
          <w:sz w:val="18"/>
          <w:szCs w:val="18"/>
        </w:rPr>
      </w:pPr>
      <w:r w:rsidRPr="005B25A1">
        <w:rPr>
          <w:i/>
          <w:iCs/>
          <w:sz w:val="18"/>
          <w:szCs w:val="18"/>
        </w:rPr>
        <w:t>Hui(Huawei) provides r04.</w:t>
      </w:r>
    </w:p>
    <w:p w14:paraId="45CFB694" w14:textId="77777777" w:rsidR="00812758" w:rsidRDefault="00812758" w:rsidP="00812758">
      <w:pPr>
        <w:pStyle w:val="FP"/>
        <w:keepNext/>
        <w:rPr>
          <w:i/>
          <w:iCs/>
          <w:sz w:val="18"/>
          <w:szCs w:val="18"/>
        </w:rPr>
      </w:pPr>
      <w:r w:rsidRPr="005B25A1">
        <w:rPr>
          <w:i/>
          <w:iCs/>
          <w:sz w:val="18"/>
          <w:szCs w:val="18"/>
        </w:rPr>
        <w:t>Mukesh (MediaTek) provides r05.</w:t>
      </w:r>
    </w:p>
    <w:p w14:paraId="4C9C1485" w14:textId="77777777" w:rsidR="00812758" w:rsidRDefault="00812758" w:rsidP="00812758">
      <w:pPr>
        <w:pStyle w:val="FP"/>
        <w:keepNext/>
        <w:rPr>
          <w:i/>
          <w:iCs/>
          <w:sz w:val="18"/>
          <w:szCs w:val="18"/>
        </w:rPr>
      </w:pPr>
      <w:r w:rsidRPr="005B25A1">
        <w:rPr>
          <w:i/>
          <w:iCs/>
          <w:sz w:val="18"/>
          <w:szCs w:val="18"/>
        </w:rPr>
        <w:t>Xiaowan Ke(vivo) provides r06.</w:t>
      </w:r>
    </w:p>
    <w:p w14:paraId="1ACC1A78" w14:textId="77777777" w:rsidR="00812758" w:rsidRDefault="00812758" w:rsidP="00812758">
      <w:pPr>
        <w:pStyle w:val="FP"/>
        <w:keepNext/>
        <w:rPr>
          <w:i/>
          <w:iCs/>
          <w:sz w:val="18"/>
          <w:szCs w:val="18"/>
        </w:rPr>
      </w:pPr>
      <w:r w:rsidRPr="005B25A1">
        <w:rPr>
          <w:i/>
          <w:iCs/>
          <w:sz w:val="18"/>
          <w:szCs w:val="18"/>
        </w:rPr>
        <w:t>Paul (Ericsson) provides r07 and comments.</w:t>
      </w:r>
    </w:p>
    <w:p w14:paraId="23203381" w14:textId="77777777" w:rsidR="00812758" w:rsidRDefault="00812758" w:rsidP="00812758">
      <w:pPr>
        <w:pStyle w:val="FP"/>
        <w:keepNext/>
        <w:rPr>
          <w:i/>
          <w:iCs/>
          <w:sz w:val="18"/>
          <w:szCs w:val="18"/>
        </w:rPr>
      </w:pPr>
      <w:r w:rsidRPr="005B25A1">
        <w:rPr>
          <w:i/>
          <w:iCs/>
          <w:sz w:val="18"/>
          <w:szCs w:val="18"/>
        </w:rPr>
        <w:t>Saso (Intel) comments on the use of pre-configured 5QI(s).</w:t>
      </w:r>
    </w:p>
    <w:p w14:paraId="2564A166" w14:textId="77777777" w:rsidR="00812758" w:rsidRDefault="00812758" w:rsidP="00812758">
      <w:pPr>
        <w:pStyle w:val="FP"/>
        <w:keepNext/>
        <w:rPr>
          <w:i/>
          <w:iCs/>
          <w:sz w:val="18"/>
          <w:szCs w:val="18"/>
        </w:rPr>
      </w:pPr>
      <w:r w:rsidRPr="005B25A1">
        <w:rPr>
          <w:i/>
          <w:iCs/>
          <w:sz w:val="18"/>
          <w:szCs w:val="18"/>
        </w:rPr>
        <w:t>Yali(OPPO) provides r08.</w:t>
      </w:r>
    </w:p>
    <w:p w14:paraId="20908F1D" w14:textId="77777777" w:rsidR="00812758" w:rsidRDefault="00812758" w:rsidP="00812758">
      <w:pPr>
        <w:pStyle w:val="FP"/>
        <w:keepNext/>
        <w:rPr>
          <w:i/>
          <w:iCs/>
          <w:sz w:val="18"/>
          <w:szCs w:val="18"/>
        </w:rPr>
      </w:pPr>
      <w:r w:rsidRPr="005B25A1">
        <w:rPr>
          <w:i/>
          <w:iCs/>
          <w:sz w:val="18"/>
          <w:szCs w:val="18"/>
        </w:rPr>
        <w:t>Hui(Huawei) provides comments.</w:t>
      </w:r>
    </w:p>
    <w:p w14:paraId="64CF02D5" w14:textId="77777777" w:rsidR="00812758" w:rsidRDefault="00812758" w:rsidP="00812758">
      <w:pPr>
        <w:pStyle w:val="FP"/>
        <w:keepNext/>
        <w:rPr>
          <w:i/>
          <w:iCs/>
          <w:sz w:val="18"/>
          <w:szCs w:val="18"/>
        </w:rPr>
      </w:pPr>
      <w:r w:rsidRPr="005B25A1">
        <w:rPr>
          <w:i/>
          <w:iCs/>
          <w:sz w:val="18"/>
          <w:szCs w:val="18"/>
        </w:rPr>
        <w:t>Xiaowan Ke(vivo) comments and provides r09.</w:t>
      </w:r>
    </w:p>
    <w:p w14:paraId="74AC812A" w14:textId="77777777" w:rsidR="00812758" w:rsidRDefault="00812758" w:rsidP="00812758">
      <w:pPr>
        <w:pStyle w:val="FP"/>
        <w:keepNext/>
        <w:rPr>
          <w:i/>
          <w:iCs/>
          <w:sz w:val="18"/>
          <w:szCs w:val="18"/>
        </w:rPr>
      </w:pPr>
      <w:r w:rsidRPr="005B25A1">
        <w:rPr>
          <w:i/>
          <w:iCs/>
          <w:sz w:val="18"/>
          <w:szCs w:val="18"/>
        </w:rPr>
        <w:t>Hui(Huawei) provides r10.</w:t>
      </w:r>
    </w:p>
    <w:p w14:paraId="18E415A8" w14:textId="77777777" w:rsidR="00812758" w:rsidRDefault="00812758" w:rsidP="00812758">
      <w:pPr>
        <w:pStyle w:val="FP"/>
        <w:keepNext/>
        <w:rPr>
          <w:i/>
          <w:iCs/>
          <w:sz w:val="18"/>
          <w:szCs w:val="18"/>
        </w:rPr>
      </w:pPr>
      <w:r w:rsidRPr="005B25A1">
        <w:rPr>
          <w:i/>
          <w:iCs/>
          <w:sz w:val="18"/>
          <w:szCs w:val="18"/>
        </w:rPr>
        <w:t>Zhuoyun (Tencent) provides r11.</w:t>
      </w:r>
    </w:p>
    <w:p w14:paraId="011F8901" w14:textId="77777777" w:rsidR="00812758" w:rsidRDefault="00812758" w:rsidP="00812758">
      <w:pPr>
        <w:pStyle w:val="FP"/>
        <w:keepNext/>
        <w:rPr>
          <w:i/>
          <w:iCs/>
          <w:sz w:val="18"/>
          <w:szCs w:val="18"/>
        </w:rPr>
      </w:pPr>
      <w:r w:rsidRPr="005B25A1">
        <w:rPr>
          <w:i/>
          <w:iCs/>
          <w:sz w:val="18"/>
          <w:szCs w:val="18"/>
        </w:rPr>
        <w:t>Devaki (Nokia) comments.</w:t>
      </w:r>
    </w:p>
    <w:p w14:paraId="31D79CF8" w14:textId="77777777" w:rsidR="00812758" w:rsidRDefault="00812758" w:rsidP="00812758">
      <w:pPr>
        <w:pStyle w:val="FP"/>
        <w:keepNext/>
        <w:rPr>
          <w:i/>
          <w:iCs/>
          <w:sz w:val="18"/>
          <w:szCs w:val="18"/>
        </w:rPr>
      </w:pPr>
      <w:r w:rsidRPr="005B25A1">
        <w:rPr>
          <w:i/>
          <w:iCs/>
          <w:sz w:val="18"/>
          <w:szCs w:val="18"/>
        </w:rPr>
        <w:t>Dieter (Deutsche Telekom) comments from operator perspective.</w:t>
      </w:r>
    </w:p>
    <w:p w14:paraId="37AD9303" w14:textId="77777777" w:rsidR="00812758" w:rsidRDefault="00812758" w:rsidP="00812758">
      <w:pPr>
        <w:pStyle w:val="FP"/>
        <w:keepNext/>
        <w:rPr>
          <w:i/>
          <w:iCs/>
          <w:sz w:val="18"/>
          <w:szCs w:val="18"/>
        </w:rPr>
      </w:pPr>
      <w:r w:rsidRPr="005B25A1">
        <w:rPr>
          <w:i/>
          <w:iCs/>
          <w:sz w:val="18"/>
          <w:szCs w:val="18"/>
        </w:rPr>
        <w:t>Chris (Vodafone) provides R13 (based on original r11 not Nokia r11).</w:t>
      </w:r>
    </w:p>
    <w:p w14:paraId="18EDB2EC" w14:textId="77777777" w:rsidR="00812758" w:rsidRDefault="00812758" w:rsidP="00812758">
      <w:pPr>
        <w:pStyle w:val="FP"/>
        <w:keepNext/>
        <w:rPr>
          <w:i/>
          <w:iCs/>
          <w:sz w:val="18"/>
          <w:szCs w:val="18"/>
        </w:rPr>
      </w:pPr>
      <w:r w:rsidRPr="005B25A1">
        <w:rPr>
          <w:i/>
          <w:iCs/>
          <w:sz w:val="18"/>
          <w:szCs w:val="18"/>
        </w:rPr>
        <w:t>Devaki (Nokia) provides r11 and r12.</w:t>
      </w:r>
    </w:p>
    <w:p w14:paraId="71F5B4D7" w14:textId="77777777" w:rsidR="00812758" w:rsidRDefault="00812758" w:rsidP="00812758">
      <w:pPr>
        <w:pStyle w:val="FP"/>
        <w:keepNext/>
        <w:rPr>
          <w:i/>
          <w:iCs/>
          <w:sz w:val="18"/>
          <w:szCs w:val="18"/>
        </w:rPr>
      </w:pPr>
      <w:r w:rsidRPr="005B25A1">
        <w:rPr>
          <w:i/>
          <w:iCs/>
          <w:sz w:val="18"/>
          <w:szCs w:val="18"/>
        </w:rPr>
        <w:t>Yali (OPPO) replies to Devaki (Nokia).</w:t>
      </w:r>
    </w:p>
    <w:p w14:paraId="7A278347" w14:textId="77777777" w:rsidR="00812758" w:rsidRDefault="00812758" w:rsidP="00812758">
      <w:pPr>
        <w:pStyle w:val="FP"/>
        <w:keepNext/>
        <w:rPr>
          <w:i/>
          <w:iCs/>
          <w:sz w:val="18"/>
          <w:szCs w:val="18"/>
        </w:rPr>
      </w:pPr>
      <w:r w:rsidRPr="005B25A1">
        <w:rPr>
          <w:i/>
          <w:iCs/>
          <w:sz w:val="18"/>
          <w:szCs w:val="18"/>
        </w:rPr>
        <w:t>Yali(OPPO) replies to Chris (Vodafone) and provides R14 based on R13.</w:t>
      </w:r>
    </w:p>
    <w:p w14:paraId="58E43FA4" w14:textId="77777777" w:rsidR="00812758" w:rsidRDefault="00812758" w:rsidP="00812758">
      <w:pPr>
        <w:pStyle w:val="FP"/>
        <w:keepNext/>
        <w:rPr>
          <w:i/>
          <w:iCs/>
          <w:sz w:val="18"/>
          <w:szCs w:val="18"/>
        </w:rPr>
      </w:pPr>
      <w:r w:rsidRPr="005B25A1">
        <w:rPr>
          <w:i/>
          <w:iCs/>
          <w:sz w:val="18"/>
          <w:szCs w:val="18"/>
        </w:rPr>
        <w:t>==== Revisions Deadline ====.</w:t>
      </w:r>
    </w:p>
    <w:p w14:paraId="476A525D" w14:textId="77777777" w:rsidR="00812758" w:rsidRDefault="00812758" w:rsidP="00812758">
      <w:pPr>
        <w:pStyle w:val="FP"/>
        <w:keepNext/>
        <w:rPr>
          <w:i/>
          <w:iCs/>
          <w:sz w:val="18"/>
          <w:szCs w:val="18"/>
        </w:rPr>
      </w:pPr>
      <w:r w:rsidRPr="005B25A1">
        <w:rPr>
          <w:i/>
          <w:iCs/>
          <w:sz w:val="18"/>
          <w:szCs w:val="18"/>
        </w:rPr>
        <w:t>Devaki (Nokia) is fine with r13 as well (similar updates as in r11).</w:t>
      </w:r>
    </w:p>
    <w:p w14:paraId="54E6A72E" w14:textId="77777777" w:rsidR="00812758" w:rsidRDefault="00812758" w:rsidP="00812758">
      <w:pPr>
        <w:pStyle w:val="FP"/>
        <w:keepNext/>
        <w:rPr>
          <w:i/>
          <w:iCs/>
          <w:sz w:val="18"/>
          <w:szCs w:val="18"/>
        </w:rPr>
      </w:pPr>
      <w:r w:rsidRPr="005B25A1">
        <w:rPr>
          <w:i/>
          <w:iCs/>
          <w:sz w:val="18"/>
          <w:szCs w:val="18"/>
        </w:rPr>
        <w:t>Yali(OPPO) prefer r14, ok with r08-r10, and r13, object to all other revisions. R14 is the latest version before revision deadline based on r13, just fix some terms which is not correctly used in r13.</w:t>
      </w:r>
    </w:p>
    <w:p w14:paraId="2FA8710B" w14:textId="77777777" w:rsidR="00812758" w:rsidRDefault="00812758" w:rsidP="00812758">
      <w:pPr>
        <w:pStyle w:val="FP"/>
        <w:keepNext/>
        <w:rPr>
          <w:i/>
          <w:iCs/>
          <w:sz w:val="18"/>
          <w:szCs w:val="18"/>
        </w:rPr>
      </w:pPr>
      <w:r w:rsidRPr="005B25A1">
        <w:rPr>
          <w:i/>
          <w:iCs/>
          <w:sz w:val="18"/>
          <w:szCs w:val="18"/>
        </w:rPr>
        <w:t>Devaki (Nokia) comments that we can live with r14 (although I still think N4 capability indication is an overkill as well).</w:t>
      </w:r>
    </w:p>
    <w:p w14:paraId="6C058AF6" w14:textId="77777777" w:rsidR="00812758" w:rsidRDefault="00812758" w:rsidP="00812758">
      <w:pPr>
        <w:pStyle w:val="FP"/>
        <w:keepNext/>
        <w:rPr>
          <w:i/>
          <w:iCs/>
          <w:sz w:val="18"/>
          <w:szCs w:val="18"/>
        </w:rPr>
      </w:pPr>
      <w:r w:rsidRPr="005B25A1">
        <w:rPr>
          <w:i/>
          <w:iCs/>
          <w:sz w:val="18"/>
          <w:szCs w:val="18"/>
        </w:rPr>
        <w:t>Paul (Ericsson) provides comments and question to Yali (OPPO).</w:t>
      </w:r>
    </w:p>
    <w:p w14:paraId="2BB0E2A6" w14:textId="77777777" w:rsidR="00812758" w:rsidRDefault="00812758" w:rsidP="00812758">
      <w:pPr>
        <w:pStyle w:val="FP"/>
        <w:keepNext/>
        <w:rPr>
          <w:i/>
          <w:iCs/>
          <w:sz w:val="18"/>
          <w:szCs w:val="18"/>
        </w:rPr>
      </w:pPr>
      <w:r w:rsidRPr="005B25A1">
        <w:rPr>
          <w:i/>
          <w:iCs/>
          <w:sz w:val="18"/>
          <w:szCs w:val="18"/>
        </w:rPr>
        <w:t>Chris (Vodafone) replies on Paul's (Ericsson) question to Yali (OPPO).</w:t>
      </w:r>
    </w:p>
    <w:p w14:paraId="3BF3C7B5" w14:textId="77777777" w:rsidR="00812758" w:rsidRDefault="00812758" w:rsidP="00812758">
      <w:pPr>
        <w:pStyle w:val="FP"/>
        <w:keepNext/>
        <w:rPr>
          <w:i/>
          <w:iCs/>
          <w:sz w:val="18"/>
          <w:szCs w:val="18"/>
        </w:rPr>
      </w:pPr>
      <w:r w:rsidRPr="005B25A1">
        <w:rPr>
          <w:i/>
          <w:iCs/>
          <w:sz w:val="18"/>
          <w:szCs w:val="18"/>
        </w:rPr>
        <w:t>Yali(OPPO) replies on Paul's (Ericsson).</w:t>
      </w:r>
    </w:p>
    <w:p w14:paraId="12413696" w14:textId="77777777" w:rsidR="00812758" w:rsidRDefault="00812758" w:rsidP="00812758">
      <w:pPr>
        <w:pStyle w:val="FP"/>
        <w:keepNext/>
        <w:rPr>
          <w:i/>
          <w:iCs/>
          <w:sz w:val="18"/>
          <w:szCs w:val="18"/>
        </w:rPr>
      </w:pPr>
      <w:r w:rsidRPr="005B25A1">
        <w:rPr>
          <w:i/>
          <w:iCs/>
          <w:sz w:val="18"/>
          <w:szCs w:val="18"/>
        </w:rPr>
        <w:t>Saso (intel) seeks clarification on 'the use of L4S on that QoS flow is controlled by RAN O&amp;M' in r13 and r14.</w:t>
      </w:r>
    </w:p>
    <w:p w14:paraId="6AD7C512" w14:textId="77777777" w:rsidR="00812758" w:rsidRDefault="00812758" w:rsidP="00812758">
      <w:pPr>
        <w:pStyle w:val="FP"/>
        <w:keepNext/>
        <w:rPr>
          <w:i/>
          <w:iCs/>
          <w:sz w:val="18"/>
          <w:szCs w:val="18"/>
        </w:rPr>
      </w:pPr>
      <w:r w:rsidRPr="005B25A1">
        <w:rPr>
          <w:i/>
          <w:iCs/>
          <w:sz w:val="18"/>
          <w:szCs w:val="18"/>
        </w:rPr>
        <w:t>Yali (OPPO) comments.</w:t>
      </w:r>
    </w:p>
    <w:p w14:paraId="72B046A9" w14:textId="77777777" w:rsidR="00812758" w:rsidRDefault="00812758" w:rsidP="00812758">
      <w:pPr>
        <w:pStyle w:val="FP"/>
        <w:keepNext/>
        <w:rPr>
          <w:i/>
          <w:iCs/>
          <w:sz w:val="18"/>
          <w:szCs w:val="18"/>
        </w:rPr>
      </w:pPr>
      <w:r w:rsidRPr="005B25A1">
        <w:rPr>
          <w:i/>
          <w:iCs/>
          <w:sz w:val="18"/>
          <w:szCs w:val="18"/>
        </w:rPr>
        <w:t>Paul (Ericsson) provides r15 based on r14 in DRAFTS folder and asks to discuss it in CC#3.</w:t>
      </w:r>
    </w:p>
    <w:p w14:paraId="6F93BCCD" w14:textId="77777777" w:rsidR="00812758" w:rsidRDefault="00812758" w:rsidP="00812758">
      <w:pPr>
        <w:pStyle w:val="FP"/>
        <w:keepNext/>
        <w:rPr>
          <w:i/>
          <w:iCs/>
          <w:sz w:val="18"/>
          <w:szCs w:val="18"/>
        </w:rPr>
      </w:pPr>
      <w:r w:rsidRPr="005B25A1">
        <w:rPr>
          <w:i/>
          <w:iCs/>
          <w:sz w:val="18"/>
          <w:szCs w:val="18"/>
        </w:rPr>
        <w:t>Yali(OPPO) is fine for r15.</w:t>
      </w:r>
    </w:p>
    <w:p w14:paraId="11BEE49C" w14:textId="77777777" w:rsidR="00812758" w:rsidRDefault="00812758" w:rsidP="00812758">
      <w:pPr>
        <w:pStyle w:val="FP"/>
        <w:keepNext/>
        <w:rPr>
          <w:i/>
          <w:iCs/>
          <w:sz w:val="18"/>
          <w:szCs w:val="18"/>
        </w:rPr>
      </w:pPr>
      <w:r w:rsidRPr="005B25A1">
        <w:rPr>
          <w:i/>
          <w:iCs/>
          <w:sz w:val="18"/>
          <w:szCs w:val="18"/>
        </w:rPr>
        <w:t>Saso (Intel) replies to Yali (OPPO).</w:t>
      </w:r>
    </w:p>
    <w:p w14:paraId="6354E9F2" w14:textId="77777777" w:rsidR="00812758" w:rsidRDefault="00812758" w:rsidP="00812758">
      <w:pPr>
        <w:pStyle w:val="FP"/>
        <w:keepNext/>
        <w:rPr>
          <w:i/>
          <w:iCs/>
          <w:sz w:val="18"/>
          <w:szCs w:val="18"/>
        </w:rPr>
      </w:pPr>
      <w:r w:rsidRPr="005B25A1">
        <w:rPr>
          <w:i/>
          <w:iCs/>
          <w:sz w:val="18"/>
          <w:szCs w:val="18"/>
        </w:rPr>
        <w:t>Hui(Huawei) can accept r15 only with this sentence: The assistance information carries congestion information of the QoS Flow for UPF to perform ECN marking or exposure via API.</w:t>
      </w:r>
    </w:p>
    <w:p w14:paraId="4B9FC85F" w14:textId="77777777" w:rsidR="00812758" w:rsidRDefault="00812758" w:rsidP="00812758">
      <w:pPr>
        <w:pStyle w:val="FP"/>
        <w:keepNext/>
        <w:rPr>
          <w:i/>
          <w:iCs/>
          <w:sz w:val="18"/>
          <w:szCs w:val="18"/>
        </w:rPr>
      </w:pPr>
      <w:r w:rsidRPr="005B25A1">
        <w:rPr>
          <w:i/>
          <w:iCs/>
          <w:sz w:val="18"/>
          <w:szCs w:val="18"/>
        </w:rPr>
        <w:t>Chunshan (CATT) replies to Yali (OPPO).</w:t>
      </w:r>
    </w:p>
    <w:p w14:paraId="4BD6CE16" w14:textId="77777777" w:rsidR="00812758" w:rsidRDefault="00812758" w:rsidP="00812758">
      <w:pPr>
        <w:pStyle w:val="FP"/>
        <w:keepNext/>
        <w:rPr>
          <w:i/>
          <w:iCs/>
          <w:sz w:val="18"/>
          <w:szCs w:val="18"/>
        </w:rPr>
      </w:pPr>
      <w:r w:rsidRPr="005B25A1">
        <w:rPr>
          <w:i/>
          <w:iCs/>
          <w:sz w:val="18"/>
          <w:szCs w:val="18"/>
        </w:rPr>
        <w:t>Hui(Huawei) can accept r10-r14, or r15 + 'The assistance information carries congestion information of the QoS Flow for UPF to perform ECN marking or exposure via API.', objects other revisions and original version.</w:t>
      </w:r>
    </w:p>
    <w:p w14:paraId="0AACF936" w14:textId="77777777" w:rsidR="00812758" w:rsidRDefault="00812758" w:rsidP="00812758">
      <w:pPr>
        <w:pStyle w:val="FP"/>
        <w:keepNext/>
        <w:rPr>
          <w:i/>
          <w:iCs/>
          <w:sz w:val="18"/>
          <w:szCs w:val="18"/>
        </w:rPr>
      </w:pPr>
      <w:r w:rsidRPr="005B25A1">
        <w:rPr>
          <w:i/>
          <w:iCs/>
          <w:sz w:val="18"/>
          <w:szCs w:val="18"/>
        </w:rPr>
        <w:t>Xiaowan ke(vivo) comments r15 because suddenly change the terminology name after revision deadline will cause misalignment problem. We request to keep congestion information this meeting and revisit new proposal next meeting by contribution, if needed.</w:t>
      </w:r>
    </w:p>
    <w:p w14:paraId="28E15094" w14:textId="77777777" w:rsidR="00812758" w:rsidRDefault="00812758" w:rsidP="00812758">
      <w:pPr>
        <w:pStyle w:val="FP"/>
        <w:keepNext/>
        <w:rPr>
          <w:i/>
          <w:iCs/>
          <w:sz w:val="18"/>
          <w:szCs w:val="18"/>
        </w:rPr>
      </w:pPr>
      <w:r w:rsidRPr="005B25A1">
        <w:rPr>
          <w:i/>
          <w:iCs/>
          <w:sz w:val="18"/>
          <w:szCs w:val="18"/>
        </w:rPr>
        <w:t>Yali (OPPO) replies to Chunshan (CATT).</w:t>
      </w:r>
    </w:p>
    <w:p w14:paraId="66DD0DF0" w14:textId="77777777" w:rsidR="00812758" w:rsidRDefault="00812758" w:rsidP="00812758">
      <w:pPr>
        <w:pStyle w:val="FP"/>
        <w:keepNext/>
        <w:rPr>
          <w:i/>
          <w:iCs/>
          <w:sz w:val="18"/>
          <w:szCs w:val="18"/>
        </w:rPr>
      </w:pPr>
      <w:r w:rsidRPr="005B25A1">
        <w:rPr>
          <w:i/>
          <w:iCs/>
          <w:sz w:val="18"/>
          <w:szCs w:val="18"/>
        </w:rPr>
        <w:t>Paul (Ericsson) provides a compromise proposal.</w:t>
      </w:r>
    </w:p>
    <w:p w14:paraId="496C97AA" w14:textId="77777777" w:rsidR="00812758" w:rsidRDefault="00812758" w:rsidP="00812758">
      <w:pPr>
        <w:pStyle w:val="FP"/>
        <w:keepNext/>
        <w:rPr>
          <w:i/>
          <w:iCs/>
          <w:sz w:val="18"/>
          <w:szCs w:val="18"/>
        </w:rPr>
      </w:pPr>
      <w:r w:rsidRPr="005B25A1">
        <w:rPr>
          <w:i/>
          <w:iCs/>
          <w:sz w:val="18"/>
          <w:szCs w:val="18"/>
        </w:rPr>
        <w:t>Hui (Huawei) replies to Paul.</w:t>
      </w:r>
    </w:p>
    <w:p w14:paraId="660328AD" w14:textId="77777777" w:rsidR="00812758" w:rsidRDefault="00812758" w:rsidP="00812758">
      <w:pPr>
        <w:pStyle w:val="FP"/>
        <w:keepNext/>
        <w:rPr>
          <w:i/>
          <w:iCs/>
          <w:sz w:val="18"/>
          <w:szCs w:val="18"/>
        </w:rPr>
      </w:pPr>
      <w:r w:rsidRPr="005B25A1">
        <w:rPr>
          <w:i/>
          <w:iCs/>
          <w:sz w:val="18"/>
          <w:szCs w:val="18"/>
        </w:rPr>
        <w:t>Zhuoyun (Tencent) prefers r14, objects to r15. We have the similar concern as Xiaowan regards to the terminology change and prefers to keep congestion information at this meeting. The proposal from Hui could be a compromise from our side.</w:t>
      </w:r>
    </w:p>
    <w:p w14:paraId="223C5F79" w14:textId="77777777" w:rsidR="00812758" w:rsidRDefault="00812758" w:rsidP="00812758">
      <w:pPr>
        <w:pStyle w:val="FP"/>
        <w:keepNext/>
        <w:rPr>
          <w:i/>
          <w:iCs/>
          <w:sz w:val="18"/>
          <w:szCs w:val="18"/>
        </w:rPr>
      </w:pPr>
      <w:r w:rsidRPr="005B25A1">
        <w:rPr>
          <w:i/>
          <w:iCs/>
          <w:sz w:val="18"/>
          <w:szCs w:val="18"/>
        </w:rPr>
        <w:t>Xiaowan Ke(vivo) objects to r15 and versions without 'congestion information'.</w:t>
      </w:r>
    </w:p>
    <w:p w14:paraId="01276AA5" w14:textId="77777777" w:rsidR="00812758" w:rsidRDefault="00812758" w:rsidP="00812758">
      <w:pPr>
        <w:pStyle w:val="FP"/>
        <w:keepNext/>
        <w:rPr>
          <w:i/>
          <w:iCs/>
          <w:sz w:val="18"/>
          <w:szCs w:val="18"/>
        </w:rPr>
      </w:pPr>
      <w:r w:rsidRPr="005B25A1">
        <w:rPr>
          <w:i/>
          <w:iCs/>
          <w:sz w:val="18"/>
          <w:szCs w:val="18"/>
        </w:rPr>
        <w:t>==== Final Comments Deadline ====.</w:t>
      </w:r>
    </w:p>
    <w:p w14:paraId="6032EC91" w14:textId="77777777" w:rsidR="00812758" w:rsidRDefault="00812758" w:rsidP="00812758">
      <w:pPr>
        <w:pStyle w:val="FP"/>
        <w:keepNext/>
        <w:rPr>
          <w:i/>
          <w:iCs/>
          <w:sz w:val="18"/>
          <w:szCs w:val="18"/>
        </w:rPr>
      </w:pPr>
      <w:r w:rsidRPr="005B25A1">
        <w:rPr>
          <w:i/>
          <w:iCs/>
          <w:sz w:val="18"/>
          <w:szCs w:val="18"/>
        </w:rPr>
        <w:t>Dan(China Mobile) summarize the difference between r15 and r14, people can further consider this change, since r15 is invalide version, while r14 is the latest version. So it is needed that we provide r14+changes.</w:t>
      </w:r>
    </w:p>
    <w:p w14:paraId="1CAA7276" w14:textId="77777777" w:rsidR="00812758" w:rsidRPr="005B25A1" w:rsidRDefault="00812758" w:rsidP="00812758">
      <w:pPr>
        <w:pStyle w:val="FP"/>
        <w:keepNext/>
        <w:rPr>
          <w:i/>
          <w:iCs/>
          <w:sz w:val="18"/>
          <w:szCs w:val="18"/>
        </w:rPr>
      </w:pPr>
    </w:p>
    <w:p w14:paraId="51F5DA81" w14:textId="77777777" w:rsidR="00812758" w:rsidRPr="005B25A1" w:rsidRDefault="00812758" w:rsidP="00812758">
      <w:pPr>
        <w:keepNext/>
        <w:keepLines/>
        <w:rPr>
          <w:b/>
          <w:bCs/>
        </w:rPr>
      </w:pPr>
      <w:r>
        <w:rPr>
          <w:b/>
          <w:bCs/>
        </w:rPr>
        <w:t>CC#4</w:t>
      </w:r>
      <w:r w:rsidRPr="005B25A1">
        <w:rPr>
          <w:b/>
          <w:bCs/>
        </w:rPr>
        <w:t xml:space="preserve"> Discussion:</w:t>
      </w:r>
    </w:p>
    <w:p w14:paraId="5FCC6532" w14:textId="5537F8B2" w:rsidR="00812758" w:rsidRDefault="00812758" w:rsidP="00812758">
      <w:pPr>
        <w:keepNext/>
        <w:keepLines/>
      </w:pPr>
      <w:r>
        <w:t xml:space="preserve">r14 was provided by the deadline and Ericsson did not agree this as terminology and content sent to the RAN needs to be further discussed and this could be used as a baseline for further discussion. Tencent suggested technically endorsing this in order to allow further work to start from this point. r14 was revised t </w:t>
      </w:r>
      <w:r w:rsidRPr="00321113">
        <w:rPr>
          <w:color w:val="0000FF"/>
        </w:rPr>
        <w:t>S2-2301470</w:t>
      </w:r>
      <w:r>
        <w:t>, which</w:t>
      </w:r>
      <w:r w:rsidR="00321113">
        <w:t xml:space="preserve"> was </w:t>
      </w:r>
      <w:r w:rsidR="00321113" w:rsidRPr="00321113">
        <w:rPr>
          <w:color w:val="0000FF"/>
        </w:rPr>
        <w:t>postponed</w:t>
      </w:r>
      <w:r w:rsidR="00321113">
        <w:t xml:space="preserve"> and</w:t>
      </w:r>
      <w:r>
        <w:t xml:space="preserve"> </w:t>
      </w:r>
      <w:r w:rsidRPr="00812758">
        <w:rPr>
          <w:b/>
          <w:bCs/>
          <w:color w:val="0000FF"/>
        </w:rPr>
        <w:t>should be used as a baseline for the next meeting</w:t>
      </w:r>
      <w:r>
        <w:t>.</w:t>
      </w:r>
    </w:p>
    <w:p w14:paraId="57946DE9" w14:textId="44D89CAC" w:rsidR="00321113" w:rsidRPr="00321113" w:rsidRDefault="00321113" w:rsidP="00812758">
      <w:pPr>
        <w:keepNext/>
        <w:keepLines/>
        <w:rPr>
          <w:b/>
          <w:bCs/>
          <w:color w:val="0000FF"/>
        </w:rPr>
      </w:pPr>
      <w:r w:rsidRPr="00321113">
        <w:rPr>
          <w:b/>
          <w:bCs/>
          <w:color w:val="0000FF"/>
        </w:rPr>
        <w:t>Ericsson asked for the following to be recorded in these notes:</w:t>
      </w:r>
    </w:p>
    <w:p w14:paraId="0DB96531" w14:textId="26B91002" w:rsidR="00812758" w:rsidRPr="00321113" w:rsidRDefault="00321113" w:rsidP="00812758">
      <w:pPr>
        <w:keepNext/>
        <w:keepLines/>
        <w:rPr>
          <w:b/>
          <w:bCs/>
          <w:color w:val="0000FF"/>
        </w:rPr>
      </w:pPr>
      <w:r w:rsidRPr="00321113">
        <w:rPr>
          <w:b/>
          <w:bCs/>
          <w:color w:val="0000FF"/>
        </w:rPr>
        <w:t>S2-2300232r14 agreed as baseline for next mtg and note the following in MoM: The term for the information provided by RAN to UPF and the content is FFS and will be coordinated with RAN3</w:t>
      </w:r>
    </w:p>
    <w:p w14:paraId="67092C86" w14:textId="77777777" w:rsidR="00321113" w:rsidRPr="00EB0339" w:rsidRDefault="00321113" w:rsidP="00321113">
      <w:r w:rsidRPr="005B25A1">
        <w:rPr>
          <w:b/>
          <w:bCs/>
        </w:rPr>
        <w:t>Status:</w:t>
      </w:r>
      <w:r>
        <w:t xml:space="preserve"> </w:t>
      </w:r>
      <w:r w:rsidRPr="00321113">
        <w:rPr>
          <w:color w:val="0000FF"/>
        </w:rPr>
        <w:t>Postponed</w:t>
      </w:r>
      <w:r>
        <w:t>.</w:t>
      </w:r>
    </w:p>
    <w:p w14:paraId="1BDF3971" w14:textId="77777777" w:rsidR="00E74AFF" w:rsidRDefault="00E74AFF" w:rsidP="008F68AC">
      <w:pPr>
        <w:rPr>
          <w:lang w:eastAsia="en-US"/>
        </w:rPr>
      </w:pPr>
    </w:p>
    <w:p w14:paraId="318081CC" w14:textId="77777777" w:rsidR="00321113" w:rsidRDefault="00321113" w:rsidP="00321113">
      <w:pPr>
        <w:pStyle w:val="NormTop"/>
      </w:pPr>
      <w:r>
        <w:rPr>
          <w:color w:val="0000FF"/>
        </w:rPr>
        <w:t>S2-2301039</w:t>
      </w:r>
      <w:r w:rsidRPr="00D53282">
        <w:t xml:space="preserve"> </w:t>
      </w:r>
      <w:r>
        <w:t>(CR) 23.501 CR4046 (Rel-18, 'B'): Support of PDU Set based handling (Source: Huawei, HiSilicon, China Mobile, Lenovo, KDDI)</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PDU Set based handling.</w:t>
      </w:r>
    </w:p>
    <w:p w14:paraId="2A004A39" w14:textId="77777777" w:rsidR="00321113" w:rsidRPr="005B25A1" w:rsidRDefault="00321113" w:rsidP="00321113">
      <w:pPr>
        <w:pStyle w:val="FP"/>
        <w:keepNext/>
        <w:rPr>
          <w:b/>
          <w:bCs/>
          <w:i/>
          <w:iCs/>
          <w:sz w:val="18"/>
          <w:szCs w:val="18"/>
        </w:rPr>
      </w:pPr>
      <w:r w:rsidRPr="005B25A1">
        <w:rPr>
          <w:b/>
          <w:bCs/>
          <w:i/>
          <w:iCs/>
          <w:sz w:val="18"/>
          <w:szCs w:val="18"/>
        </w:rPr>
        <w:t>e-mail discussion:</w:t>
      </w:r>
    </w:p>
    <w:p w14:paraId="682C41C0" w14:textId="77777777" w:rsidR="00321113" w:rsidRDefault="00321113" w:rsidP="00321113">
      <w:pPr>
        <w:pStyle w:val="FP"/>
        <w:keepNext/>
        <w:rPr>
          <w:i/>
          <w:iCs/>
          <w:sz w:val="18"/>
          <w:szCs w:val="18"/>
        </w:rPr>
      </w:pPr>
      <w:r w:rsidRPr="005B25A1">
        <w:rPr>
          <w:i/>
          <w:iCs/>
          <w:sz w:val="18"/>
          <w:szCs w:val="18"/>
        </w:rPr>
        <w:t>Hui (Huawei) provide r01, which merged other related papers.</w:t>
      </w:r>
    </w:p>
    <w:p w14:paraId="04E342D0" w14:textId="77777777" w:rsidR="00321113" w:rsidRDefault="00321113" w:rsidP="00321113">
      <w:pPr>
        <w:pStyle w:val="FP"/>
        <w:keepNext/>
        <w:rPr>
          <w:i/>
          <w:iCs/>
          <w:sz w:val="18"/>
          <w:szCs w:val="18"/>
        </w:rPr>
      </w:pPr>
      <w:r w:rsidRPr="005B25A1">
        <w:rPr>
          <w:i/>
          <w:iCs/>
          <w:sz w:val="18"/>
          <w:szCs w:val="18"/>
        </w:rPr>
        <w:t>Dan (China Mobile) provide guidance for KI#4&amp;5 of TS 23.501 CR that to take S2-2301039(this paper) as baseline paper for other impacted clauses.</w:t>
      </w:r>
    </w:p>
    <w:p w14:paraId="1D86D3CC" w14:textId="77777777" w:rsidR="00321113" w:rsidRDefault="00321113" w:rsidP="00321113">
      <w:pPr>
        <w:pStyle w:val="FP"/>
        <w:keepNext/>
        <w:rPr>
          <w:i/>
          <w:iCs/>
          <w:sz w:val="18"/>
          <w:szCs w:val="18"/>
        </w:rPr>
      </w:pPr>
      <w:r w:rsidRPr="005B25A1">
        <w:rPr>
          <w:i/>
          <w:iCs/>
          <w:sz w:val="18"/>
          <w:szCs w:val="18"/>
        </w:rPr>
        <w:t>Chunshan (CATT) provide r02.</w:t>
      </w:r>
    </w:p>
    <w:p w14:paraId="5877EF5B" w14:textId="77777777" w:rsidR="00321113" w:rsidRDefault="00321113" w:rsidP="00321113">
      <w:pPr>
        <w:pStyle w:val="FP"/>
        <w:keepNext/>
        <w:rPr>
          <w:i/>
          <w:iCs/>
          <w:sz w:val="18"/>
          <w:szCs w:val="18"/>
        </w:rPr>
      </w:pPr>
      <w:r w:rsidRPr="005B25A1">
        <w:rPr>
          <w:i/>
          <w:iCs/>
          <w:sz w:val="18"/>
          <w:szCs w:val="18"/>
        </w:rPr>
        <w:t>Youngkyo(Samsung) asks questions for clarification.</w:t>
      </w:r>
    </w:p>
    <w:p w14:paraId="0C266362" w14:textId="77777777" w:rsidR="00321113" w:rsidRDefault="00321113" w:rsidP="00321113">
      <w:pPr>
        <w:pStyle w:val="FP"/>
        <w:keepNext/>
        <w:rPr>
          <w:i/>
          <w:iCs/>
          <w:sz w:val="18"/>
          <w:szCs w:val="18"/>
        </w:rPr>
      </w:pPr>
      <w:r w:rsidRPr="005B25A1">
        <w:rPr>
          <w:i/>
          <w:iCs/>
          <w:sz w:val="18"/>
          <w:szCs w:val="18"/>
        </w:rPr>
        <w:t>Zhuoyun (Tencent) asks questions for clarification.</w:t>
      </w:r>
    </w:p>
    <w:p w14:paraId="37BF5A9A" w14:textId="77777777" w:rsidR="00321113" w:rsidRDefault="00321113" w:rsidP="00321113">
      <w:pPr>
        <w:pStyle w:val="FP"/>
        <w:keepNext/>
        <w:rPr>
          <w:i/>
          <w:iCs/>
          <w:sz w:val="18"/>
          <w:szCs w:val="18"/>
        </w:rPr>
      </w:pPr>
      <w:r w:rsidRPr="005B25A1">
        <w:rPr>
          <w:i/>
          <w:iCs/>
          <w:sz w:val="18"/>
          <w:szCs w:val="18"/>
        </w:rPr>
        <w:t>Hui(Huawei) asks questions on r02.</w:t>
      </w:r>
    </w:p>
    <w:p w14:paraId="4303A208" w14:textId="77777777" w:rsidR="00321113" w:rsidRDefault="00321113" w:rsidP="00321113">
      <w:pPr>
        <w:pStyle w:val="FP"/>
        <w:keepNext/>
        <w:rPr>
          <w:i/>
          <w:iCs/>
          <w:sz w:val="18"/>
          <w:szCs w:val="18"/>
        </w:rPr>
      </w:pPr>
      <w:r w:rsidRPr="005B25A1">
        <w:rPr>
          <w:i/>
          <w:iCs/>
          <w:sz w:val="18"/>
          <w:szCs w:val="18"/>
        </w:rPr>
        <w:t>Chunshan (CATT) provides clarification to Zhuoyun (Tencent).</w:t>
      </w:r>
    </w:p>
    <w:p w14:paraId="7D6BEFCF" w14:textId="77777777" w:rsidR="00321113" w:rsidRDefault="00321113" w:rsidP="00321113">
      <w:pPr>
        <w:pStyle w:val="FP"/>
        <w:keepNext/>
        <w:rPr>
          <w:i/>
          <w:iCs/>
          <w:sz w:val="18"/>
          <w:szCs w:val="18"/>
        </w:rPr>
      </w:pPr>
      <w:r w:rsidRPr="005B25A1">
        <w:rPr>
          <w:i/>
          <w:iCs/>
          <w:sz w:val="18"/>
          <w:szCs w:val="18"/>
        </w:rPr>
        <w:t>Haley (Lenovo) replies to Zhuoyun(Tencent).</w:t>
      </w:r>
    </w:p>
    <w:p w14:paraId="30DBCF69" w14:textId="77777777" w:rsidR="00321113" w:rsidRDefault="00321113" w:rsidP="00321113">
      <w:pPr>
        <w:pStyle w:val="FP"/>
        <w:keepNext/>
        <w:rPr>
          <w:i/>
          <w:iCs/>
          <w:sz w:val="18"/>
          <w:szCs w:val="18"/>
        </w:rPr>
      </w:pPr>
      <w:r w:rsidRPr="005B25A1">
        <w:rPr>
          <w:i/>
          <w:iCs/>
          <w:sz w:val="18"/>
          <w:szCs w:val="18"/>
        </w:rPr>
        <w:t>Hui (Huawei) replies comments.</w:t>
      </w:r>
    </w:p>
    <w:p w14:paraId="7BB0C8AE" w14:textId="77777777" w:rsidR="00321113" w:rsidRDefault="00321113" w:rsidP="00321113">
      <w:pPr>
        <w:pStyle w:val="FP"/>
        <w:keepNext/>
        <w:rPr>
          <w:i/>
          <w:iCs/>
          <w:sz w:val="18"/>
          <w:szCs w:val="18"/>
        </w:rPr>
      </w:pPr>
      <w:r w:rsidRPr="005B25A1">
        <w:rPr>
          <w:i/>
          <w:iCs/>
          <w:sz w:val="18"/>
          <w:szCs w:val="18"/>
        </w:rPr>
        <w:t>Chunshan(CATT) provides clarification to Hui(Huawei).</w:t>
      </w:r>
    </w:p>
    <w:p w14:paraId="480FBDBC" w14:textId="77777777" w:rsidR="00321113" w:rsidRDefault="00321113" w:rsidP="00321113">
      <w:pPr>
        <w:pStyle w:val="FP"/>
        <w:keepNext/>
        <w:rPr>
          <w:i/>
          <w:iCs/>
          <w:sz w:val="18"/>
          <w:szCs w:val="18"/>
        </w:rPr>
      </w:pPr>
      <w:r w:rsidRPr="005B25A1">
        <w:rPr>
          <w:i/>
          <w:iCs/>
          <w:sz w:val="18"/>
          <w:szCs w:val="18"/>
        </w:rPr>
        <w:t>Hui(Huawei) replies to Chunshan and provide r03.</w:t>
      </w:r>
    </w:p>
    <w:p w14:paraId="1EEEBF53" w14:textId="77777777" w:rsidR="00321113" w:rsidRDefault="00321113" w:rsidP="00321113">
      <w:pPr>
        <w:pStyle w:val="FP"/>
        <w:keepNext/>
        <w:rPr>
          <w:i/>
          <w:iCs/>
          <w:sz w:val="18"/>
          <w:szCs w:val="18"/>
        </w:rPr>
      </w:pPr>
      <w:r w:rsidRPr="005B25A1">
        <w:rPr>
          <w:i/>
          <w:iCs/>
          <w:sz w:val="18"/>
          <w:szCs w:val="18"/>
        </w:rPr>
        <w:t>Chunshan(CATT) replies to Hui(Huawei) .</w:t>
      </w:r>
    </w:p>
    <w:p w14:paraId="482E8774" w14:textId="77777777" w:rsidR="00321113" w:rsidRDefault="00321113" w:rsidP="00321113">
      <w:pPr>
        <w:pStyle w:val="FP"/>
        <w:keepNext/>
        <w:rPr>
          <w:i/>
          <w:iCs/>
          <w:sz w:val="18"/>
          <w:szCs w:val="18"/>
        </w:rPr>
      </w:pPr>
      <w:r w:rsidRPr="005B25A1">
        <w:rPr>
          <w:i/>
          <w:iCs/>
          <w:sz w:val="18"/>
          <w:szCs w:val="18"/>
        </w:rPr>
        <w:t>Yali(OPPO) provides comments on r03.</w:t>
      </w:r>
    </w:p>
    <w:p w14:paraId="3C0F3EBD" w14:textId="77777777" w:rsidR="00321113" w:rsidRDefault="00321113" w:rsidP="00321113">
      <w:pPr>
        <w:pStyle w:val="FP"/>
        <w:keepNext/>
        <w:rPr>
          <w:i/>
          <w:iCs/>
          <w:sz w:val="18"/>
          <w:szCs w:val="18"/>
        </w:rPr>
      </w:pPr>
      <w:r w:rsidRPr="005B25A1">
        <w:rPr>
          <w:i/>
          <w:iCs/>
          <w:sz w:val="18"/>
          <w:szCs w:val="18"/>
        </w:rPr>
        <w:t>Curt (Meta) asks a question w.r.t when PSDB is not available. Probably this Q is for Saso (intel).</w:t>
      </w:r>
    </w:p>
    <w:p w14:paraId="2FE6AB15" w14:textId="77777777" w:rsidR="00321113" w:rsidRDefault="00321113" w:rsidP="00321113">
      <w:pPr>
        <w:pStyle w:val="FP"/>
        <w:keepNext/>
        <w:rPr>
          <w:i/>
          <w:iCs/>
          <w:sz w:val="18"/>
          <w:szCs w:val="18"/>
        </w:rPr>
      </w:pPr>
      <w:r w:rsidRPr="005B25A1">
        <w:rPr>
          <w:i/>
          <w:iCs/>
          <w:sz w:val="18"/>
          <w:szCs w:val="18"/>
        </w:rPr>
        <w:t>Xiaowan Ke(vivo) provides r04.</w:t>
      </w:r>
    </w:p>
    <w:p w14:paraId="3F3E16FA" w14:textId="77777777" w:rsidR="00321113" w:rsidRDefault="00321113" w:rsidP="00321113">
      <w:pPr>
        <w:pStyle w:val="FP"/>
        <w:keepNext/>
        <w:rPr>
          <w:i/>
          <w:iCs/>
          <w:sz w:val="18"/>
          <w:szCs w:val="18"/>
        </w:rPr>
      </w:pPr>
      <w:r w:rsidRPr="005B25A1">
        <w:rPr>
          <w:i/>
          <w:iCs/>
          <w:sz w:val="18"/>
          <w:szCs w:val="18"/>
        </w:rPr>
        <w:t>Saso (Intel) replies to Curt. Also one comment on r04.</w:t>
      </w:r>
    </w:p>
    <w:p w14:paraId="4C044033" w14:textId="77777777" w:rsidR="00321113" w:rsidRDefault="00321113" w:rsidP="00321113">
      <w:pPr>
        <w:pStyle w:val="FP"/>
        <w:keepNext/>
        <w:rPr>
          <w:i/>
          <w:iCs/>
          <w:sz w:val="18"/>
          <w:szCs w:val="18"/>
        </w:rPr>
      </w:pPr>
      <w:r w:rsidRPr="005B25A1">
        <w:rPr>
          <w:i/>
          <w:iCs/>
          <w:sz w:val="18"/>
          <w:szCs w:val="18"/>
        </w:rPr>
        <w:t>Mukesh (MediaTek) seek clarification of PSDB and PSER.</w:t>
      </w:r>
    </w:p>
    <w:p w14:paraId="5A1FB406" w14:textId="77777777" w:rsidR="00321113" w:rsidRDefault="00321113" w:rsidP="00321113">
      <w:pPr>
        <w:pStyle w:val="FP"/>
        <w:keepNext/>
        <w:rPr>
          <w:i/>
          <w:iCs/>
          <w:sz w:val="18"/>
          <w:szCs w:val="18"/>
        </w:rPr>
      </w:pPr>
      <w:r w:rsidRPr="005B25A1">
        <w:rPr>
          <w:i/>
          <w:iCs/>
          <w:sz w:val="18"/>
          <w:szCs w:val="18"/>
        </w:rPr>
        <w:t>Dario (Qualcomm) points out there is a lot of overlap between 1039 and 0419 and that 1039 should be merged into 0419.</w:t>
      </w:r>
    </w:p>
    <w:p w14:paraId="0D4A3FAC" w14:textId="77777777" w:rsidR="00321113" w:rsidRDefault="00321113" w:rsidP="00321113">
      <w:pPr>
        <w:pStyle w:val="FP"/>
        <w:keepNext/>
        <w:rPr>
          <w:i/>
          <w:iCs/>
          <w:sz w:val="18"/>
          <w:szCs w:val="18"/>
        </w:rPr>
      </w:pPr>
      <w:r w:rsidRPr="005B25A1">
        <w:rPr>
          <w:i/>
          <w:iCs/>
          <w:sz w:val="18"/>
          <w:szCs w:val="18"/>
        </w:rPr>
        <w:t>Youngkyo(Samsung) provides comment.</w:t>
      </w:r>
    </w:p>
    <w:p w14:paraId="747955C4" w14:textId="77777777" w:rsidR="00321113" w:rsidRDefault="00321113" w:rsidP="00321113">
      <w:pPr>
        <w:pStyle w:val="FP"/>
        <w:keepNext/>
        <w:rPr>
          <w:i/>
          <w:iCs/>
          <w:sz w:val="18"/>
          <w:szCs w:val="18"/>
        </w:rPr>
      </w:pPr>
      <w:r w:rsidRPr="005B25A1">
        <w:rPr>
          <w:i/>
          <w:iCs/>
          <w:sz w:val="18"/>
          <w:szCs w:val="18"/>
        </w:rPr>
        <w:t>Hui(Huawei) replies to Yali.</w:t>
      </w:r>
    </w:p>
    <w:p w14:paraId="6DDC2774" w14:textId="77777777" w:rsidR="00321113" w:rsidRDefault="00321113" w:rsidP="00321113">
      <w:pPr>
        <w:pStyle w:val="FP"/>
        <w:keepNext/>
        <w:rPr>
          <w:i/>
          <w:iCs/>
          <w:sz w:val="18"/>
          <w:szCs w:val="18"/>
        </w:rPr>
      </w:pPr>
      <w:r w:rsidRPr="005B25A1">
        <w:rPr>
          <w:i/>
          <w:iCs/>
          <w:sz w:val="18"/>
          <w:szCs w:val="18"/>
        </w:rPr>
        <w:t>Hui (Huawei) provided r05 to address comments and also sync some revision in 419 on QoS parts.</w:t>
      </w:r>
    </w:p>
    <w:p w14:paraId="31E272AB" w14:textId="77777777" w:rsidR="00321113" w:rsidRDefault="00321113" w:rsidP="00321113">
      <w:pPr>
        <w:pStyle w:val="FP"/>
        <w:keepNext/>
        <w:rPr>
          <w:i/>
          <w:iCs/>
          <w:sz w:val="18"/>
          <w:szCs w:val="18"/>
        </w:rPr>
      </w:pPr>
      <w:r w:rsidRPr="005B25A1">
        <w:rPr>
          <w:i/>
          <w:iCs/>
          <w:sz w:val="18"/>
          <w:szCs w:val="18"/>
        </w:rPr>
        <w:t>Devaki (Nokia) provides r06 to remove overlaps (also removes changes copied from 419 and its revisions) with 419, cannot accept earlier revisions.</w:t>
      </w:r>
    </w:p>
    <w:p w14:paraId="5755E8C1" w14:textId="77777777" w:rsidR="00321113" w:rsidRDefault="00321113" w:rsidP="00321113">
      <w:pPr>
        <w:pStyle w:val="FP"/>
        <w:keepNext/>
        <w:rPr>
          <w:i/>
          <w:iCs/>
          <w:sz w:val="18"/>
          <w:szCs w:val="18"/>
        </w:rPr>
      </w:pPr>
      <w:r w:rsidRPr="005B25A1">
        <w:rPr>
          <w:i/>
          <w:iCs/>
          <w:sz w:val="18"/>
          <w:szCs w:val="18"/>
        </w:rPr>
        <w:t>Hui (Huawei) suggest to continue with r05 since r06 didn't follow the baseline assignment. And the contents removed from r06 addressing comments on QoS profile was not copied from 419.</w:t>
      </w:r>
    </w:p>
    <w:p w14:paraId="15CF1DC4" w14:textId="77777777" w:rsidR="00321113" w:rsidRDefault="00321113" w:rsidP="00321113">
      <w:pPr>
        <w:pStyle w:val="FP"/>
        <w:keepNext/>
        <w:rPr>
          <w:i/>
          <w:iCs/>
          <w:sz w:val="18"/>
          <w:szCs w:val="18"/>
        </w:rPr>
      </w:pPr>
      <w:r w:rsidRPr="005B25A1">
        <w:rPr>
          <w:i/>
          <w:iCs/>
          <w:sz w:val="18"/>
          <w:szCs w:val="18"/>
        </w:rPr>
        <w:t>Chunshan(CATT) provides r07 based on r05.</w:t>
      </w:r>
    </w:p>
    <w:p w14:paraId="45B5A006" w14:textId="77777777" w:rsidR="00321113" w:rsidRDefault="00321113" w:rsidP="00321113">
      <w:pPr>
        <w:pStyle w:val="FP"/>
        <w:keepNext/>
        <w:rPr>
          <w:i/>
          <w:iCs/>
          <w:sz w:val="18"/>
          <w:szCs w:val="18"/>
        </w:rPr>
      </w:pPr>
      <w:r w:rsidRPr="005B25A1">
        <w:rPr>
          <w:i/>
          <w:iCs/>
          <w:sz w:val="18"/>
          <w:szCs w:val="18"/>
        </w:rPr>
        <w:t>Youngkyo(Samsung) provides r08.</w:t>
      </w:r>
    </w:p>
    <w:p w14:paraId="63C8EC61" w14:textId="77777777" w:rsidR="00321113" w:rsidRDefault="00321113" w:rsidP="00321113">
      <w:pPr>
        <w:pStyle w:val="FP"/>
        <w:keepNext/>
        <w:rPr>
          <w:i/>
          <w:iCs/>
          <w:sz w:val="18"/>
          <w:szCs w:val="18"/>
        </w:rPr>
      </w:pPr>
      <w:r w:rsidRPr="005B25A1">
        <w:rPr>
          <w:i/>
          <w:iCs/>
          <w:sz w:val="18"/>
          <w:szCs w:val="18"/>
        </w:rPr>
        <w:t>Dan(China Mobile) provides comments.</w:t>
      </w:r>
    </w:p>
    <w:p w14:paraId="2E213C27" w14:textId="77777777" w:rsidR="00321113" w:rsidRDefault="00321113" w:rsidP="00321113">
      <w:pPr>
        <w:pStyle w:val="FP"/>
        <w:keepNext/>
        <w:rPr>
          <w:i/>
          <w:iCs/>
          <w:sz w:val="18"/>
          <w:szCs w:val="18"/>
        </w:rPr>
      </w:pPr>
      <w:r w:rsidRPr="005B25A1">
        <w:rPr>
          <w:i/>
          <w:iCs/>
          <w:sz w:val="18"/>
          <w:szCs w:val="18"/>
        </w:rPr>
        <w:t>Hui(Huawei) provides r09.</w:t>
      </w:r>
    </w:p>
    <w:p w14:paraId="4C0D61C2" w14:textId="77777777" w:rsidR="00321113" w:rsidRDefault="00321113" w:rsidP="00321113">
      <w:pPr>
        <w:pStyle w:val="FP"/>
        <w:keepNext/>
        <w:rPr>
          <w:i/>
          <w:iCs/>
          <w:sz w:val="18"/>
          <w:szCs w:val="18"/>
        </w:rPr>
      </w:pPr>
      <w:r w:rsidRPr="005B25A1">
        <w:rPr>
          <w:i/>
          <w:iCs/>
          <w:sz w:val="18"/>
          <w:szCs w:val="18"/>
        </w:rPr>
        <w:t>Hui(Huawei) replies to chunshan.</w:t>
      </w:r>
    </w:p>
    <w:p w14:paraId="386C3528" w14:textId="77777777" w:rsidR="00321113" w:rsidRDefault="00321113" w:rsidP="00321113">
      <w:pPr>
        <w:pStyle w:val="FP"/>
        <w:keepNext/>
        <w:rPr>
          <w:i/>
          <w:iCs/>
          <w:sz w:val="18"/>
          <w:szCs w:val="18"/>
        </w:rPr>
      </w:pPr>
      <w:r w:rsidRPr="005B25A1">
        <w:rPr>
          <w:i/>
          <w:iCs/>
          <w:sz w:val="18"/>
          <w:szCs w:val="18"/>
        </w:rPr>
        <w:t>Yali(OPPO) provides r11.</w:t>
      </w:r>
    </w:p>
    <w:p w14:paraId="2A4005AA" w14:textId="77777777" w:rsidR="00321113" w:rsidRDefault="00321113" w:rsidP="00321113">
      <w:pPr>
        <w:pStyle w:val="FP"/>
        <w:keepNext/>
        <w:rPr>
          <w:i/>
          <w:iCs/>
          <w:sz w:val="18"/>
          <w:szCs w:val="18"/>
        </w:rPr>
      </w:pPr>
      <w:r w:rsidRPr="005B25A1">
        <w:rPr>
          <w:i/>
          <w:iCs/>
          <w:sz w:val="18"/>
          <w:szCs w:val="18"/>
        </w:rPr>
        <w:t>Paul (Ericsson) provides comments and questions for clarification.</w:t>
      </w:r>
    </w:p>
    <w:p w14:paraId="75262531" w14:textId="77777777" w:rsidR="00321113" w:rsidRDefault="00321113" w:rsidP="00321113">
      <w:pPr>
        <w:pStyle w:val="FP"/>
        <w:keepNext/>
        <w:rPr>
          <w:i/>
          <w:iCs/>
          <w:sz w:val="18"/>
          <w:szCs w:val="18"/>
        </w:rPr>
      </w:pPr>
      <w:r w:rsidRPr="005B25A1">
        <w:rPr>
          <w:i/>
          <w:iCs/>
          <w:sz w:val="18"/>
          <w:szCs w:val="18"/>
        </w:rPr>
        <w:t>Chunshan (CATT) provides r10.</w:t>
      </w:r>
    </w:p>
    <w:p w14:paraId="536DD238" w14:textId="77777777" w:rsidR="00321113" w:rsidRDefault="00321113" w:rsidP="00321113">
      <w:pPr>
        <w:pStyle w:val="FP"/>
        <w:keepNext/>
        <w:rPr>
          <w:i/>
          <w:iCs/>
          <w:sz w:val="18"/>
          <w:szCs w:val="18"/>
        </w:rPr>
      </w:pPr>
      <w:r w:rsidRPr="005B25A1">
        <w:rPr>
          <w:i/>
          <w:iCs/>
          <w:sz w:val="18"/>
          <w:szCs w:val="18"/>
        </w:rPr>
        <w:t>Hui(Huawei) replies to Paul and provide r12 based on r10.</w:t>
      </w:r>
    </w:p>
    <w:p w14:paraId="37268D47" w14:textId="77777777" w:rsidR="00321113" w:rsidRDefault="00321113" w:rsidP="00321113">
      <w:pPr>
        <w:pStyle w:val="FP"/>
        <w:keepNext/>
        <w:rPr>
          <w:i/>
          <w:iCs/>
          <w:sz w:val="18"/>
          <w:szCs w:val="18"/>
        </w:rPr>
      </w:pPr>
      <w:r w:rsidRPr="005B25A1">
        <w:rPr>
          <w:i/>
          <w:iCs/>
          <w:sz w:val="18"/>
          <w:szCs w:val="18"/>
        </w:rPr>
        <w:t>Hui(Huawei) provide r13 to merge some changes from r11.</w:t>
      </w:r>
    </w:p>
    <w:p w14:paraId="5D06BBF3" w14:textId="77777777" w:rsidR="00321113" w:rsidRDefault="00321113" w:rsidP="00321113">
      <w:pPr>
        <w:pStyle w:val="FP"/>
        <w:keepNext/>
        <w:rPr>
          <w:i/>
          <w:iCs/>
          <w:sz w:val="18"/>
          <w:szCs w:val="18"/>
        </w:rPr>
      </w:pPr>
      <w:r w:rsidRPr="005B25A1">
        <w:rPr>
          <w:i/>
          <w:iCs/>
          <w:sz w:val="18"/>
          <w:szCs w:val="18"/>
        </w:rPr>
        <w:t>Chunshan(CATT) provide r14.</w:t>
      </w:r>
    </w:p>
    <w:p w14:paraId="66654D57" w14:textId="77777777" w:rsidR="00321113" w:rsidRDefault="00321113" w:rsidP="00321113">
      <w:pPr>
        <w:pStyle w:val="FP"/>
        <w:keepNext/>
        <w:rPr>
          <w:i/>
          <w:iCs/>
          <w:sz w:val="18"/>
          <w:szCs w:val="18"/>
        </w:rPr>
      </w:pPr>
      <w:r w:rsidRPr="005B25A1">
        <w:rPr>
          <w:i/>
          <w:iCs/>
          <w:sz w:val="18"/>
          <w:szCs w:val="18"/>
        </w:rPr>
        <w:t>Paul (Ericsson) provides comments and questions to Hui (Huawei).</w:t>
      </w:r>
    </w:p>
    <w:p w14:paraId="5754EA4E" w14:textId="77777777" w:rsidR="00321113" w:rsidRDefault="00321113" w:rsidP="00321113">
      <w:pPr>
        <w:pStyle w:val="FP"/>
        <w:keepNext/>
        <w:rPr>
          <w:i/>
          <w:iCs/>
          <w:sz w:val="18"/>
          <w:szCs w:val="18"/>
        </w:rPr>
      </w:pPr>
      <w:r w:rsidRPr="005B25A1">
        <w:rPr>
          <w:i/>
          <w:iCs/>
          <w:sz w:val="18"/>
          <w:szCs w:val="18"/>
        </w:rPr>
        <w:t>Chunshan(CATT) provides response comments to Paul (Ericsson).</w:t>
      </w:r>
    </w:p>
    <w:p w14:paraId="6FAD9B28" w14:textId="77777777" w:rsidR="00321113" w:rsidRDefault="00321113" w:rsidP="00321113">
      <w:pPr>
        <w:pStyle w:val="FP"/>
        <w:keepNext/>
        <w:rPr>
          <w:i/>
          <w:iCs/>
          <w:sz w:val="18"/>
          <w:szCs w:val="18"/>
        </w:rPr>
      </w:pPr>
      <w:r w:rsidRPr="005B25A1">
        <w:rPr>
          <w:i/>
          <w:iCs/>
          <w:sz w:val="18"/>
          <w:szCs w:val="18"/>
        </w:rPr>
        <w:t>Hui (Huawei) provides further replies to Paul.</w:t>
      </w:r>
    </w:p>
    <w:p w14:paraId="72265227" w14:textId="77777777" w:rsidR="00321113" w:rsidRDefault="00321113" w:rsidP="00321113">
      <w:pPr>
        <w:pStyle w:val="FP"/>
        <w:keepNext/>
        <w:rPr>
          <w:i/>
          <w:iCs/>
          <w:sz w:val="18"/>
          <w:szCs w:val="18"/>
        </w:rPr>
      </w:pPr>
      <w:r w:rsidRPr="005B25A1">
        <w:rPr>
          <w:i/>
          <w:iCs/>
          <w:sz w:val="18"/>
          <w:szCs w:val="18"/>
        </w:rPr>
        <w:t>Hui (Huawei) asks Chunshan for clarification on the proposal.</w:t>
      </w:r>
    </w:p>
    <w:p w14:paraId="432A8F7D" w14:textId="77777777" w:rsidR="00321113" w:rsidRDefault="00321113" w:rsidP="00321113">
      <w:pPr>
        <w:pStyle w:val="FP"/>
        <w:keepNext/>
        <w:rPr>
          <w:i/>
          <w:iCs/>
          <w:sz w:val="18"/>
          <w:szCs w:val="18"/>
        </w:rPr>
      </w:pPr>
      <w:r w:rsidRPr="005B25A1">
        <w:rPr>
          <w:i/>
          <w:iCs/>
          <w:sz w:val="18"/>
          <w:szCs w:val="18"/>
        </w:rPr>
        <w:t>Xiaowan Ke(vivo) provides r15 and comment.</w:t>
      </w:r>
    </w:p>
    <w:p w14:paraId="52CF88D9" w14:textId="77777777" w:rsidR="00321113" w:rsidRDefault="00321113" w:rsidP="00321113">
      <w:pPr>
        <w:pStyle w:val="FP"/>
        <w:keepNext/>
        <w:rPr>
          <w:i/>
          <w:iCs/>
          <w:sz w:val="18"/>
          <w:szCs w:val="18"/>
        </w:rPr>
      </w:pPr>
      <w:r w:rsidRPr="005B25A1">
        <w:rPr>
          <w:i/>
          <w:iCs/>
          <w:sz w:val="18"/>
          <w:szCs w:val="18"/>
        </w:rPr>
        <w:t>Paul (Ericsson) provides response to Chunshan (CATT).</w:t>
      </w:r>
    </w:p>
    <w:p w14:paraId="7EC1CFE2" w14:textId="77777777" w:rsidR="00321113" w:rsidRDefault="00321113" w:rsidP="00321113">
      <w:pPr>
        <w:pStyle w:val="FP"/>
        <w:keepNext/>
        <w:rPr>
          <w:i/>
          <w:iCs/>
          <w:sz w:val="18"/>
          <w:szCs w:val="18"/>
        </w:rPr>
      </w:pPr>
      <w:r w:rsidRPr="005B25A1">
        <w:rPr>
          <w:i/>
          <w:iCs/>
          <w:sz w:val="18"/>
          <w:szCs w:val="18"/>
        </w:rPr>
        <w:t>Mike (InterDigital) comments and provides r16.</w:t>
      </w:r>
    </w:p>
    <w:p w14:paraId="6C51163F" w14:textId="77777777" w:rsidR="00321113" w:rsidRDefault="00321113" w:rsidP="00321113">
      <w:pPr>
        <w:pStyle w:val="FP"/>
        <w:keepNext/>
        <w:rPr>
          <w:i/>
          <w:iCs/>
          <w:sz w:val="18"/>
          <w:szCs w:val="18"/>
        </w:rPr>
      </w:pPr>
      <w:r w:rsidRPr="005B25A1">
        <w:rPr>
          <w:i/>
          <w:iCs/>
          <w:sz w:val="18"/>
          <w:szCs w:val="18"/>
        </w:rPr>
        <w:t>Saso (Intel) seeks clarification on the expired draft-ietf-avtext-framemarking-13: 'Frame Marking RTP Header Extension' and the related Annex X.3.</w:t>
      </w:r>
    </w:p>
    <w:p w14:paraId="7DCF668B" w14:textId="77777777" w:rsidR="00321113" w:rsidRDefault="00321113" w:rsidP="00321113">
      <w:pPr>
        <w:pStyle w:val="FP"/>
        <w:keepNext/>
        <w:rPr>
          <w:i/>
          <w:iCs/>
          <w:sz w:val="18"/>
          <w:szCs w:val="18"/>
        </w:rPr>
      </w:pPr>
      <w:r w:rsidRPr="005B25A1">
        <w:rPr>
          <w:i/>
          <w:iCs/>
          <w:sz w:val="18"/>
          <w:szCs w:val="18"/>
        </w:rPr>
        <w:t>Mukesh (MediaTek) responds to Saso (Intel).</w:t>
      </w:r>
    </w:p>
    <w:p w14:paraId="189DE5D9" w14:textId="77777777" w:rsidR="00321113" w:rsidRDefault="00321113" w:rsidP="00321113">
      <w:pPr>
        <w:pStyle w:val="FP"/>
        <w:keepNext/>
        <w:rPr>
          <w:i/>
          <w:iCs/>
          <w:sz w:val="18"/>
          <w:szCs w:val="18"/>
        </w:rPr>
      </w:pPr>
      <w:r w:rsidRPr="005B25A1">
        <w:rPr>
          <w:i/>
          <w:iCs/>
          <w:sz w:val="18"/>
          <w:szCs w:val="18"/>
        </w:rPr>
        <w:t>Kenichi (KDDI) provides r17.</w:t>
      </w:r>
    </w:p>
    <w:p w14:paraId="7C877957" w14:textId="77777777" w:rsidR="00321113" w:rsidRDefault="00321113" w:rsidP="00321113">
      <w:pPr>
        <w:pStyle w:val="FP"/>
        <w:keepNext/>
        <w:rPr>
          <w:i/>
          <w:iCs/>
          <w:sz w:val="18"/>
          <w:szCs w:val="18"/>
        </w:rPr>
      </w:pPr>
      <w:r w:rsidRPr="005B25A1">
        <w:rPr>
          <w:i/>
          <w:iCs/>
          <w:sz w:val="18"/>
          <w:szCs w:val="18"/>
        </w:rPr>
        <w:t>Youngkyo(Samsung) questions on update of r16 from Mike (InterDigital).</w:t>
      </w:r>
    </w:p>
    <w:p w14:paraId="7446F1B1" w14:textId="77777777" w:rsidR="00321113" w:rsidRDefault="00321113" w:rsidP="00321113">
      <w:pPr>
        <w:pStyle w:val="FP"/>
        <w:keepNext/>
        <w:rPr>
          <w:i/>
          <w:iCs/>
          <w:sz w:val="18"/>
          <w:szCs w:val="18"/>
        </w:rPr>
      </w:pPr>
      <w:r w:rsidRPr="005B25A1">
        <w:rPr>
          <w:i/>
          <w:iCs/>
          <w:sz w:val="18"/>
          <w:szCs w:val="18"/>
        </w:rPr>
        <w:t>Chunshan(CATT) provides response to Paul (Ericsson).</w:t>
      </w:r>
    </w:p>
    <w:p w14:paraId="60B31380" w14:textId="77777777" w:rsidR="00321113" w:rsidRDefault="00321113" w:rsidP="00321113">
      <w:pPr>
        <w:pStyle w:val="FP"/>
        <w:keepNext/>
        <w:rPr>
          <w:i/>
          <w:iCs/>
          <w:sz w:val="18"/>
          <w:szCs w:val="18"/>
        </w:rPr>
      </w:pPr>
      <w:r w:rsidRPr="005B25A1">
        <w:rPr>
          <w:i/>
          <w:iCs/>
          <w:sz w:val="18"/>
          <w:szCs w:val="18"/>
        </w:rPr>
        <w:t>Chunshan(CATT) provides r18 based on r17.</w:t>
      </w:r>
    </w:p>
    <w:p w14:paraId="51000D9C" w14:textId="77777777" w:rsidR="00321113" w:rsidRDefault="00321113" w:rsidP="00321113">
      <w:pPr>
        <w:pStyle w:val="FP"/>
        <w:keepNext/>
        <w:rPr>
          <w:i/>
          <w:iCs/>
          <w:sz w:val="18"/>
          <w:szCs w:val="18"/>
        </w:rPr>
      </w:pPr>
      <w:r w:rsidRPr="005B25A1">
        <w:rPr>
          <w:i/>
          <w:iCs/>
          <w:sz w:val="18"/>
          <w:szCs w:val="18"/>
        </w:rPr>
        <w:t>Yali(OPPO) comments on r18.</w:t>
      </w:r>
    </w:p>
    <w:p w14:paraId="0A16FA09" w14:textId="77777777" w:rsidR="00321113" w:rsidRDefault="00321113" w:rsidP="00321113">
      <w:pPr>
        <w:pStyle w:val="FP"/>
        <w:keepNext/>
        <w:rPr>
          <w:i/>
          <w:iCs/>
          <w:sz w:val="18"/>
          <w:szCs w:val="18"/>
        </w:rPr>
      </w:pPr>
      <w:r w:rsidRPr="005B25A1">
        <w:rPr>
          <w:i/>
          <w:iCs/>
          <w:sz w:val="18"/>
          <w:szCs w:val="18"/>
        </w:rPr>
        <w:t>Hui(Huawei) asks for clarification before discuss the NOTE.</w:t>
      </w:r>
    </w:p>
    <w:p w14:paraId="2E82CF03" w14:textId="77777777" w:rsidR="00321113" w:rsidRDefault="00321113" w:rsidP="00321113">
      <w:pPr>
        <w:pStyle w:val="FP"/>
        <w:keepNext/>
        <w:rPr>
          <w:i/>
          <w:iCs/>
          <w:sz w:val="18"/>
          <w:szCs w:val="18"/>
        </w:rPr>
      </w:pPr>
      <w:r w:rsidRPr="005B25A1">
        <w:rPr>
          <w:i/>
          <w:iCs/>
          <w:sz w:val="18"/>
          <w:szCs w:val="18"/>
        </w:rPr>
        <w:t>Sudeep (Apple) also has the same question on the NOTE on 'XR stream'.</w:t>
      </w:r>
    </w:p>
    <w:p w14:paraId="6B4C7237" w14:textId="77777777" w:rsidR="00321113" w:rsidRDefault="00321113" w:rsidP="00321113">
      <w:pPr>
        <w:pStyle w:val="FP"/>
        <w:keepNext/>
        <w:rPr>
          <w:i/>
          <w:iCs/>
          <w:sz w:val="18"/>
          <w:szCs w:val="18"/>
        </w:rPr>
      </w:pPr>
      <w:r w:rsidRPr="005B25A1">
        <w:rPr>
          <w:i/>
          <w:iCs/>
          <w:sz w:val="18"/>
          <w:szCs w:val="18"/>
        </w:rPr>
        <w:t>Devaki (Nokia) provides r19.</w:t>
      </w:r>
    </w:p>
    <w:p w14:paraId="6EC696CC" w14:textId="77777777" w:rsidR="00321113" w:rsidRDefault="00321113" w:rsidP="00321113">
      <w:pPr>
        <w:pStyle w:val="FP"/>
        <w:keepNext/>
        <w:rPr>
          <w:i/>
          <w:iCs/>
          <w:sz w:val="18"/>
          <w:szCs w:val="18"/>
        </w:rPr>
      </w:pPr>
      <w:r w:rsidRPr="005B25A1">
        <w:rPr>
          <w:i/>
          <w:iCs/>
          <w:sz w:val="18"/>
          <w:szCs w:val="18"/>
        </w:rPr>
        <w:t>Hui (Huawei) provides r20.</w:t>
      </w:r>
    </w:p>
    <w:p w14:paraId="539402D3" w14:textId="77777777" w:rsidR="00321113" w:rsidRDefault="00321113" w:rsidP="00321113">
      <w:pPr>
        <w:pStyle w:val="FP"/>
        <w:keepNext/>
        <w:rPr>
          <w:i/>
          <w:iCs/>
          <w:sz w:val="18"/>
          <w:szCs w:val="18"/>
        </w:rPr>
      </w:pPr>
      <w:r w:rsidRPr="005B25A1">
        <w:rPr>
          <w:i/>
          <w:iCs/>
          <w:sz w:val="18"/>
          <w:szCs w:val="18"/>
        </w:rPr>
        <w:t>Xiaowan Ke(vivo) provides r21.</w:t>
      </w:r>
    </w:p>
    <w:p w14:paraId="703D3616" w14:textId="77777777" w:rsidR="00321113" w:rsidRDefault="00321113" w:rsidP="00321113">
      <w:pPr>
        <w:pStyle w:val="FP"/>
        <w:keepNext/>
        <w:rPr>
          <w:i/>
          <w:iCs/>
          <w:sz w:val="18"/>
          <w:szCs w:val="18"/>
        </w:rPr>
      </w:pPr>
      <w:r w:rsidRPr="005B25A1">
        <w:rPr>
          <w:i/>
          <w:iCs/>
          <w:sz w:val="18"/>
          <w:szCs w:val="18"/>
        </w:rPr>
        <w:t>Mukesh (MediaTek) provides r23 which replaces r22.</w:t>
      </w:r>
    </w:p>
    <w:p w14:paraId="7750D73C" w14:textId="77777777" w:rsidR="00321113" w:rsidRDefault="00321113" w:rsidP="00321113">
      <w:pPr>
        <w:pStyle w:val="FP"/>
        <w:keepNext/>
        <w:rPr>
          <w:i/>
          <w:iCs/>
          <w:sz w:val="18"/>
          <w:szCs w:val="18"/>
        </w:rPr>
      </w:pPr>
      <w:r w:rsidRPr="005B25A1">
        <w:rPr>
          <w:i/>
          <w:iCs/>
          <w:sz w:val="18"/>
          <w:szCs w:val="18"/>
        </w:rPr>
        <w:t>Mukesh (MediaTek) provides r24 which replaces r22 and r23.</w:t>
      </w:r>
    </w:p>
    <w:p w14:paraId="735E12B4" w14:textId="77777777" w:rsidR="00321113" w:rsidRDefault="00321113" w:rsidP="00321113">
      <w:pPr>
        <w:pStyle w:val="FP"/>
        <w:keepNext/>
        <w:rPr>
          <w:i/>
          <w:iCs/>
          <w:sz w:val="18"/>
          <w:szCs w:val="18"/>
        </w:rPr>
      </w:pPr>
      <w:r w:rsidRPr="005B25A1">
        <w:rPr>
          <w:i/>
          <w:iCs/>
          <w:sz w:val="18"/>
          <w:szCs w:val="18"/>
        </w:rPr>
        <w:t>Paul (Ericsson) provides r25.</w:t>
      </w:r>
    </w:p>
    <w:p w14:paraId="7B00719B" w14:textId="77777777" w:rsidR="00321113" w:rsidRDefault="00321113" w:rsidP="00321113">
      <w:pPr>
        <w:pStyle w:val="FP"/>
        <w:keepNext/>
        <w:rPr>
          <w:i/>
          <w:iCs/>
          <w:sz w:val="18"/>
          <w:szCs w:val="18"/>
        </w:rPr>
      </w:pPr>
      <w:r w:rsidRPr="005B25A1">
        <w:rPr>
          <w:i/>
          <w:iCs/>
          <w:sz w:val="18"/>
          <w:szCs w:val="18"/>
        </w:rPr>
        <w:t>Mukesh (MediaTek) provides r26.</w:t>
      </w:r>
    </w:p>
    <w:p w14:paraId="5B134F01" w14:textId="77777777" w:rsidR="00321113" w:rsidRDefault="00321113" w:rsidP="00321113">
      <w:pPr>
        <w:pStyle w:val="FP"/>
        <w:keepNext/>
        <w:rPr>
          <w:i/>
          <w:iCs/>
          <w:sz w:val="18"/>
          <w:szCs w:val="18"/>
        </w:rPr>
      </w:pPr>
      <w:r w:rsidRPr="005B25A1">
        <w:rPr>
          <w:i/>
          <w:iCs/>
          <w:sz w:val="18"/>
          <w:szCs w:val="18"/>
        </w:rPr>
        <w:t>Hui (Huawei) provides r27.</w:t>
      </w:r>
    </w:p>
    <w:p w14:paraId="0ECAB168" w14:textId="77777777" w:rsidR="00321113" w:rsidRDefault="00321113" w:rsidP="00321113">
      <w:pPr>
        <w:pStyle w:val="FP"/>
        <w:keepNext/>
        <w:rPr>
          <w:i/>
          <w:iCs/>
          <w:sz w:val="18"/>
          <w:szCs w:val="18"/>
        </w:rPr>
      </w:pPr>
      <w:r w:rsidRPr="005B25A1">
        <w:rPr>
          <w:i/>
          <w:iCs/>
          <w:sz w:val="18"/>
          <w:szCs w:val="18"/>
        </w:rPr>
        <w:t>Yali(OPPO) provides r28 based on r27.</w:t>
      </w:r>
    </w:p>
    <w:p w14:paraId="1104A6AB" w14:textId="77777777" w:rsidR="00321113" w:rsidRDefault="00321113" w:rsidP="00321113">
      <w:pPr>
        <w:pStyle w:val="FP"/>
        <w:keepNext/>
        <w:rPr>
          <w:i/>
          <w:iCs/>
          <w:sz w:val="18"/>
          <w:szCs w:val="18"/>
        </w:rPr>
      </w:pPr>
      <w:r w:rsidRPr="005B25A1">
        <w:rPr>
          <w:i/>
          <w:iCs/>
          <w:sz w:val="18"/>
          <w:szCs w:val="18"/>
        </w:rPr>
        <w:t>Hui(Huawei) asks question to Mike.</w:t>
      </w:r>
    </w:p>
    <w:p w14:paraId="7A7AB753" w14:textId="77777777" w:rsidR="00321113" w:rsidRDefault="00321113" w:rsidP="00321113">
      <w:pPr>
        <w:pStyle w:val="FP"/>
        <w:keepNext/>
        <w:rPr>
          <w:i/>
          <w:iCs/>
          <w:sz w:val="18"/>
          <w:szCs w:val="18"/>
        </w:rPr>
      </w:pPr>
      <w:r w:rsidRPr="005B25A1">
        <w:rPr>
          <w:i/>
          <w:iCs/>
          <w:sz w:val="18"/>
          <w:szCs w:val="18"/>
        </w:rPr>
        <w:t>Dario (Qualcomm) comments and provides r31.</w:t>
      </w:r>
    </w:p>
    <w:p w14:paraId="50D7D6C0" w14:textId="77777777" w:rsidR="00321113" w:rsidRDefault="00321113" w:rsidP="00321113">
      <w:pPr>
        <w:pStyle w:val="FP"/>
        <w:keepNext/>
        <w:rPr>
          <w:i/>
          <w:iCs/>
          <w:sz w:val="18"/>
          <w:szCs w:val="18"/>
        </w:rPr>
      </w:pPr>
      <w:r w:rsidRPr="005B25A1">
        <w:rPr>
          <w:i/>
          <w:iCs/>
          <w:sz w:val="18"/>
          <w:szCs w:val="18"/>
        </w:rPr>
        <w:t>Xiaowan Ke(vivo) provides r30.</w:t>
      </w:r>
    </w:p>
    <w:p w14:paraId="0356574D" w14:textId="77777777" w:rsidR="00321113" w:rsidRDefault="00321113" w:rsidP="00321113">
      <w:pPr>
        <w:pStyle w:val="FP"/>
        <w:keepNext/>
        <w:rPr>
          <w:i/>
          <w:iCs/>
          <w:sz w:val="18"/>
          <w:szCs w:val="18"/>
        </w:rPr>
      </w:pPr>
      <w:r w:rsidRPr="005B25A1">
        <w:rPr>
          <w:i/>
          <w:iCs/>
          <w:sz w:val="18"/>
          <w:szCs w:val="18"/>
        </w:rPr>
        <w:t>Hui(Huawei) provides r29 based on r28.</w:t>
      </w:r>
    </w:p>
    <w:p w14:paraId="225FC665" w14:textId="77777777" w:rsidR="00321113" w:rsidRDefault="00321113" w:rsidP="00321113">
      <w:pPr>
        <w:pStyle w:val="FP"/>
        <w:keepNext/>
        <w:rPr>
          <w:i/>
          <w:iCs/>
          <w:sz w:val="18"/>
          <w:szCs w:val="18"/>
        </w:rPr>
      </w:pPr>
      <w:r w:rsidRPr="005B25A1">
        <w:rPr>
          <w:i/>
          <w:iCs/>
          <w:sz w:val="18"/>
          <w:szCs w:val="18"/>
        </w:rPr>
        <w:t>Saso (Intel) provides r32 on top of r31.</w:t>
      </w:r>
    </w:p>
    <w:p w14:paraId="4F4AC49E" w14:textId="77777777" w:rsidR="00321113" w:rsidRDefault="00321113" w:rsidP="00321113">
      <w:pPr>
        <w:pStyle w:val="FP"/>
        <w:keepNext/>
        <w:rPr>
          <w:i/>
          <w:iCs/>
          <w:sz w:val="18"/>
          <w:szCs w:val="18"/>
        </w:rPr>
      </w:pPr>
      <w:r w:rsidRPr="005B25A1">
        <w:rPr>
          <w:i/>
          <w:iCs/>
          <w:sz w:val="18"/>
          <w:szCs w:val="18"/>
        </w:rPr>
        <w:t>Hui (Huawei) provides comments to r32 and r31.</w:t>
      </w:r>
    </w:p>
    <w:p w14:paraId="0265B685" w14:textId="77777777" w:rsidR="00321113" w:rsidRDefault="00321113" w:rsidP="00321113">
      <w:pPr>
        <w:pStyle w:val="FP"/>
        <w:keepNext/>
        <w:rPr>
          <w:i/>
          <w:iCs/>
          <w:sz w:val="18"/>
          <w:szCs w:val="18"/>
        </w:rPr>
      </w:pPr>
      <w:r w:rsidRPr="005B25A1">
        <w:rPr>
          <w:i/>
          <w:iCs/>
          <w:sz w:val="18"/>
          <w:szCs w:val="18"/>
        </w:rPr>
        <w:t>==== Revisions Deadline ====.</w:t>
      </w:r>
    </w:p>
    <w:p w14:paraId="1317CCFC" w14:textId="77777777" w:rsidR="00321113" w:rsidRDefault="00321113" w:rsidP="00321113">
      <w:pPr>
        <w:pStyle w:val="FP"/>
        <w:keepNext/>
        <w:rPr>
          <w:i/>
          <w:iCs/>
          <w:sz w:val="18"/>
          <w:szCs w:val="18"/>
        </w:rPr>
      </w:pPr>
      <w:r w:rsidRPr="005B25A1">
        <w:rPr>
          <w:i/>
          <w:iCs/>
          <w:sz w:val="18"/>
          <w:szCs w:val="18"/>
        </w:rPr>
        <w:t>Yali (OPPO) comments on r32 and r31.</w:t>
      </w:r>
    </w:p>
    <w:p w14:paraId="131F89A9" w14:textId="77777777" w:rsidR="00321113" w:rsidRDefault="00321113" w:rsidP="00321113">
      <w:pPr>
        <w:pStyle w:val="FP"/>
        <w:keepNext/>
        <w:rPr>
          <w:i/>
          <w:iCs/>
          <w:sz w:val="18"/>
          <w:szCs w:val="18"/>
        </w:rPr>
      </w:pPr>
      <w:r w:rsidRPr="005B25A1">
        <w:rPr>
          <w:i/>
          <w:iCs/>
          <w:sz w:val="18"/>
          <w:szCs w:val="18"/>
        </w:rPr>
        <w:t>Dan(China Mobile)(Rapportuer ) resend: vivo provides r33 without 3GPP ack, and forwarding this email, which is within the revision deadline.</w:t>
      </w:r>
    </w:p>
    <w:p w14:paraId="3BF0E605" w14:textId="77777777" w:rsidR="00321113" w:rsidRDefault="00321113" w:rsidP="00321113">
      <w:pPr>
        <w:pStyle w:val="FP"/>
        <w:keepNext/>
        <w:rPr>
          <w:i/>
          <w:iCs/>
          <w:sz w:val="18"/>
          <w:szCs w:val="18"/>
        </w:rPr>
      </w:pPr>
      <w:r w:rsidRPr="005B25A1">
        <w:rPr>
          <w:i/>
          <w:iCs/>
          <w:sz w:val="18"/>
          <w:szCs w:val="18"/>
        </w:rPr>
        <w:t>Xiaowan Ke(vivo) disagrees r25, 26, r27, r28, r29, r31, r32 and propose to agree r30 (WRT r33 is not captured in the Chairman note although it is sent on time but rejected by 3GPP server).</w:t>
      </w:r>
    </w:p>
    <w:p w14:paraId="23B52E8D" w14:textId="77777777" w:rsidR="00321113" w:rsidRDefault="00321113" w:rsidP="00321113">
      <w:pPr>
        <w:pStyle w:val="FP"/>
        <w:keepNext/>
        <w:rPr>
          <w:i/>
          <w:iCs/>
          <w:sz w:val="18"/>
          <w:szCs w:val="18"/>
        </w:rPr>
      </w:pPr>
      <w:r w:rsidRPr="005B25A1">
        <w:rPr>
          <w:i/>
          <w:iCs/>
          <w:sz w:val="18"/>
          <w:szCs w:val="18"/>
        </w:rPr>
        <w:t>Dario (Qualcomm) prefers r31 but, as a compromise, can accept r32. Objects to all other revisions (including r33).</w:t>
      </w:r>
    </w:p>
    <w:p w14:paraId="78C79DCD" w14:textId="77777777" w:rsidR="00321113" w:rsidRDefault="00321113" w:rsidP="00321113">
      <w:pPr>
        <w:pStyle w:val="FP"/>
        <w:keepNext/>
        <w:rPr>
          <w:i/>
          <w:iCs/>
          <w:sz w:val="18"/>
          <w:szCs w:val="18"/>
        </w:rPr>
      </w:pPr>
      <w:r w:rsidRPr="005B25A1">
        <w:rPr>
          <w:i/>
          <w:iCs/>
          <w:sz w:val="18"/>
          <w:szCs w:val="18"/>
        </w:rPr>
        <w:t>Yali (OPPO) supports r28 to r30, and r33(if it can be taken into account), objects to r26, r27, r31, r32.</w:t>
      </w:r>
    </w:p>
    <w:p w14:paraId="1CFDC5B9" w14:textId="77777777" w:rsidR="00321113" w:rsidRDefault="00321113" w:rsidP="00321113">
      <w:pPr>
        <w:pStyle w:val="FP"/>
        <w:keepNext/>
        <w:rPr>
          <w:i/>
          <w:iCs/>
          <w:sz w:val="18"/>
          <w:szCs w:val="18"/>
        </w:rPr>
      </w:pPr>
      <w:r w:rsidRPr="005B25A1">
        <w:rPr>
          <w:i/>
          <w:iCs/>
          <w:sz w:val="18"/>
          <w:szCs w:val="18"/>
        </w:rPr>
        <w:t>Hui(Huawei) provides draft r34v1.</w:t>
      </w:r>
    </w:p>
    <w:p w14:paraId="4E97149C" w14:textId="77777777" w:rsidR="00321113" w:rsidRDefault="00321113" w:rsidP="00321113">
      <w:pPr>
        <w:pStyle w:val="FP"/>
        <w:keepNext/>
        <w:rPr>
          <w:i/>
          <w:iCs/>
          <w:sz w:val="18"/>
          <w:szCs w:val="18"/>
        </w:rPr>
      </w:pPr>
      <w:r w:rsidRPr="005B25A1">
        <w:rPr>
          <w:i/>
          <w:iCs/>
          <w:sz w:val="18"/>
          <w:szCs w:val="18"/>
        </w:rPr>
        <w:t>Devaki (Nokia) comments that we can live with r34v1 (unclear why this is v1 but that is editorial) only without the EN 'Editor's Note: The definition of AN PSDB is FFS' or it shall be amended as follows: 'Editor's Note: The need for AN PSDB and definition of AN PSDB is FFS.</w:t>
      </w:r>
    </w:p>
    <w:p w14:paraId="14FE8CAD" w14:textId="77777777" w:rsidR="00321113" w:rsidRDefault="00321113" w:rsidP="00321113">
      <w:pPr>
        <w:pStyle w:val="FP"/>
        <w:keepNext/>
        <w:rPr>
          <w:i/>
          <w:iCs/>
          <w:sz w:val="18"/>
          <w:szCs w:val="18"/>
        </w:rPr>
      </w:pPr>
      <w:r w:rsidRPr="005B25A1">
        <w:rPr>
          <w:i/>
          <w:iCs/>
          <w:sz w:val="18"/>
          <w:szCs w:val="18"/>
        </w:rPr>
        <w:t>Hui(Huawei) replies to Devaki.</w:t>
      </w:r>
    </w:p>
    <w:p w14:paraId="046780D3" w14:textId="77777777" w:rsidR="00321113" w:rsidRDefault="00321113" w:rsidP="00321113">
      <w:pPr>
        <w:pStyle w:val="FP"/>
        <w:keepNext/>
        <w:rPr>
          <w:i/>
          <w:iCs/>
          <w:sz w:val="18"/>
          <w:szCs w:val="18"/>
        </w:rPr>
      </w:pPr>
      <w:r w:rsidRPr="005B25A1">
        <w:rPr>
          <w:i/>
          <w:iCs/>
          <w:sz w:val="18"/>
          <w:szCs w:val="18"/>
        </w:rPr>
        <w:t>Chunshan(CATT) a) comments that we can live with r34v1 only with changing 'Editor's Note: it is FFS how to count PSER when the a PDU Set is delayed more than PSDB with regard the maximum duration threshold is met or not. ' to 'Editor's Note: it is FFS how to count PSER when the PDU of PDU Set is delayed more than PSDB with regard the maximum duration threshold is met or not.'.</w:t>
      </w:r>
    </w:p>
    <w:p w14:paraId="11C5C611" w14:textId="77777777" w:rsidR="00321113" w:rsidRDefault="00321113" w:rsidP="00321113">
      <w:pPr>
        <w:pStyle w:val="FP"/>
        <w:keepNext/>
        <w:rPr>
          <w:i/>
          <w:iCs/>
          <w:sz w:val="18"/>
          <w:szCs w:val="18"/>
        </w:rPr>
      </w:pPr>
      <w:r w:rsidRPr="005B25A1">
        <w:rPr>
          <w:i/>
          <w:iCs/>
          <w:sz w:val="18"/>
          <w:szCs w:val="18"/>
        </w:rPr>
        <w:t>Hui (Huawei) provides draft r34v2.</w:t>
      </w:r>
    </w:p>
    <w:p w14:paraId="6B4C427B" w14:textId="77777777" w:rsidR="00321113" w:rsidRDefault="00321113" w:rsidP="00321113">
      <w:pPr>
        <w:pStyle w:val="FP"/>
        <w:keepNext/>
        <w:rPr>
          <w:i/>
          <w:iCs/>
          <w:sz w:val="18"/>
          <w:szCs w:val="18"/>
        </w:rPr>
      </w:pPr>
      <w:r w:rsidRPr="005B25A1">
        <w:rPr>
          <w:i/>
          <w:iCs/>
          <w:sz w:val="18"/>
          <w:szCs w:val="18"/>
        </w:rPr>
        <w:t>Mukesh (MediaTek) can live with r34r2, only with 'Editor's Note: [XRM] The definition of PSER is pending RAN feedback' reinstated. Object to all other revisions without this EN.</w:t>
      </w:r>
    </w:p>
    <w:p w14:paraId="679F4D63" w14:textId="77777777" w:rsidR="00321113" w:rsidRDefault="00321113" w:rsidP="00321113">
      <w:pPr>
        <w:pStyle w:val="FP"/>
        <w:keepNext/>
        <w:rPr>
          <w:i/>
          <w:iCs/>
          <w:sz w:val="18"/>
          <w:szCs w:val="18"/>
        </w:rPr>
      </w:pPr>
      <w:r w:rsidRPr="005B25A1">
        <w:rPr>
          <w:i/>
          <w:iCs/>
          <w:sz w:val="18"/>
          <w:szCs w:val="18"/>
        </w:rPr>
        <w:t>Saso (Intel) requests addition of an EN from r24 in draft r34v2.</w:t>
      </w:r>
    </w:p>
    <w:p w14:paraId="6568AD99" w14:textId="77777777" w:rsidR="00321113" w:rsidRDefault="00321113" w:rsidP="00321113">
      <w:pPr>
        <w:pStyle w:val="FP"/>
        <w:keepNext/>
        <w:rPr>
          <w:i/>
          <w:iCs/>
          <w:sz w:val="18"/>
          <w:szCs w:val="18"/>
        </w:rPr>
      </w:pPr>
      <w:r w:rsidRPr="005B25A1">
        <w:rPr>
          <w:i/>
          <w:iCs/>
          <w:sz w:val="18"/>
          <w:szCs w:val="18"/>
        </w:rPr>
        <w:t>Xiaowan(vivo) replies to Hui(Huawei).</w:t>
      </w:r>
    </w:p>
    <w:p w14:paraId="7BD8B03A" w14:textId="77777777" w:rsidR="00321113" w:rsidRDefault="00321113" w:rsidP="00321113">
      <w:pPr>
        <w:pStyle w:val="FP"/>
        <w:keepNext/>
        <w:rPr>
          <w:i/>
          <w:iCs/>
          <w:sz w:val="18"/>
          <w:szCs w:val="18"/>
        </w:rPr>
      </w:pPr>
      <w:r w:rsidRPr="005B25A1">
        <w:rPr>
          <w:i/>
          <w:iCs/>
          <w:sz w:val="18"/>
          <w:szCs w:val="18"/>
        </w:rPr>
        <w:t>Chunshan (CATT) can live with r34r2, only with 'For a QoS Flow supporting PDU Set, the QoS Profile includes the PDU Set QoS Parameters described in this clause in addition to the PDU QoS Characteristics (see clause 5.7.3.1). ' is changed to 'For a QoS Flow supporting PDU Set, the QoS Profile includes the PDU Set QoS Parameters described in this clause in addition to the PDU QoS profile (see clause 5.7.1.2).'.</w:t>
      </w:r>
    </w:p>
    <w:p w14:paraId="42EDA59E" w14:textId="77777777" w:rsidR="00321113" w:rsidRDefault="00321113" w:rsidP="00321113">
      <w:pPr>
        <w:pStyle w:val="FP"/>
        <w:keepNext/>
        <w:rPr>
          <w:i/>
          <w:iCs/>
          <w:sz w:val="18"/>
          <w:szCs w:val="18"/>
        </w:rPr>
      </w:pPr>
      <w:r w:rsidRPr="005B25A1">
        <w:rPr>
          <w:i/>
          <w:iCs/>
          <w:sz w:val="18"/>
          <w:szCs w:val="18"/>
        </w:rPr>
        <w:t>Hui (Huawei) provides r34r3.</w:t>
      </w:r>
    </w:p>
    <w:p w14:paraId="31F784AD" w14:textId="77777777" w:rsidR="00321113" w:rsidRDefault="00321113" w:rsidP="00321113">
      <w:pPr>
        <w:pStyle w:val="FP"/>
        <w:keepNext/>
        <w:rPr>
          <w:i/>
          <w:iCs/>
          <w:sz w:val="18"/>
          <w:szCs w:val="18"/>
        </w:rPr>
      </w:pPr>
      <w:r w:rsidRPr="005B25A1">
        <w:rPr>
          <w:i/>
          <w:iCs/>
          <w:sz w:val="18"/>
          <w:szCs w:val="18"/>
        </w:rPr>
        <w:t>Chunshan (CATT) accepts the r34v3 (not r34r3) with the typo correction from 'For a QoS Flow supporting PDU Set, the QoS Profile includes the PDU Set QoS Parameters described in this clause in addition to the PDU QoS Profile (see clause 5.7.3.2)' to 'For a QoS Flow supporting PDU Set, the QoS Profile includes the PDU Set QoS Parameters described in this clause in addition to the PDU QoS Profile (see clause 5.7.1.2)''.</w:t>
      </w:r>
    </w:p>
    <w:p w14:paraId="7FA9B85C" w14:textId="77777777" w:rsidR="00321113" w:rsidRDefault="00321113" w:rsidP="00321113">
      <w:pPr>
        <w:pStyle w:val="FP"/>
        <w:keepNext/>
        <w:rPr>
          <w:i/>
          <w:iCs/>
          <w:sz w:val="18"/>
          <w:szCs w:val="18"/>
        </w:rPr>
      </w:pPr>
      <w:r w:rsidRPr="005B25A1">
        <w:rPr>
          <w:i/>
          <w:iCs/>
          <w:sz w:val="18"/>
          <w:szCs w:val="18"/>
        </w:rPr>
        <w:t>Hui (Huawei) provides r34 and asks to discuss on CC#3.</w:t>
      </w:r>
    </w:p>
    <w:p w14:paraId="2D12A79F" w14:textId="77777777" w:rsidR="00321113" w:rsidRDefault="00321113" w:rsidP="00321113">
      <w:pPr>
        <w:pStyle w:val="FP"/>
        <w:keepNext/>
        <w:rPr>
          <w:i/>
          <w:iCs/>
          <w:sz w:val="18"/>
          <w:szCs w:val="18"/>
        </w:rPr>
      </w:pPr>
      <w:r w:rsidRPr="005B25A1">
        <w:rPr>
          <w:i/>
          <w:iCs/>
          <w:sz w:val="18"/>
          <w:szCs w:val="18"/>
        </w:rPr>
        <w:t>Dario (Qualcomm) can only accept r34 w/o Annex and reference to it.</w:t>
      </w:r>
    </w:p>
    <w:p w14:paraId="3FB53E87" w14:textId="77777777" w:rsidR="00321113" w:rsidRDefault="00321113" w:rsidP="00321113">
      <w:pPr>
        <w:pStyle w:val="FP"/>
        <w:keepNext/>
        <w:rPr>
          <w:i/>
          <w:iCs/>
          <w:sz w:val="18"/>
          <w:szCs w:val="18"/>
        </w:rPr>
      </w:pPr>
      <w:r w:rsidRPr="005B25A1">
        <w:rPr>
          <w:i/>
          <w:iCs/>
          <w:sz w:val="18"/>
          <w:szCs w:val="18"/>
        </w:rPr>
        <w:t>Paul (Ericsson) can accept r34v2.</w:t>
      </w:r>
    </w:p>
    <w:p w14:paraId="272C8AA0" w14:textId="77777777" w:rsidR="00321113" w:rsidRDefault="00321113" w:rsidP="00321113">
      <w:pPr>
        <w:pStyle w:val="FP"/>
        <w:keepNext/>
        <w:rPr>
          <w:i/>
          <w:iCs/>
          <w:sz w:val="18"/>
          <w:szCs w:val="18"/>
        </w:rPr>
      </w:pPr>
      <w:r w:rsidRPr="005B25A1">
        <w:rPr>
          <w:i/>
          <w:iCs/>
          <w:sz w:val="18"/>
          <w:szCs w:val="18"/>
        </w:rPr>
        <w:t>==== Final Comments Deadline ====.</w:t>
      </w:r>
    </w:p>
    <w:p w14:paraId="72CEDDD6" w14:textId="77777777" w:rsidR="00321113" w:rsidRDefault="00321113" w:rsidP="00321113">
      <w:pPr>
        <w:pStyle w:val="FP"/>
        <w:keepNext/>
        <w:rPr>
          <w:i/>
          <w:iCs/>
          <w:sz w:val="18"/>
          <w:szCs w:val="18"/>
        </w:rPr>
      </w:pPr>
      <w:r w:rsidRPr="005B25A1">
        <w:rPr>
          <w:i/>
          <w:iCs/>
          <w:sz w:val="18"/>
          <w:szCs w:val="18"/>
        </w:rPr>
        <w:t>Hui (Huawei) asks people to check final r34.</w:t>
      </w:r>
    </w:p>
    <w:p w14:paraId="0521400D" w14:textId="77777777" w:rsidR="00321113" w:rsidRPr="005B25A1" w:rsidRDefault="00321113" w:rsidP="00321113">
      <w:pPr>
        <w:pStyle w:val="FP"/>
        <w:keepNext/>
        <w:rPr>
          <w:i/>
          <w:iCs/>
          <w:sz w:val="18"/>
          <w:szCs w:val="18"/>
        </w:rPr>
      </w:pPr>
    </w:p>
    <w:p w14:paraId="67A2D603" w14:textId="77777777" w:rsidR="00321113" w:rsidRPr="005B25A1" w:rsidRDefault="00321113" w:rsidP="00321113">
      <w:pPr>
        <w:keepNext/>
        <w:keepLines/>
        <w:rPr>
          <w:b/>
          <w:bCs/>
        </w:rPr>
      </w:pPr>
      <w:r>
        <w:rPr>
          <w:b/>
          <w:bCs/>
        </w:rPr>
        <w:t>CC#4</w:t>
      </w:r>
      <w:r w:rsidRPr="005B25A1">
        <w:rPr>
          <w:b/>
          <w:bCs/>
        </w:rPr>
        <w:t xml:space="preserve"> Discussion:</w:t>
      </w:r>
    </w:p>
    <w:p w14:paraId="6CF92022" w14:textId="72AC6AA3" w:rsidR="00321113" w:rsidRPr="00321113" w:rsidRDefault="00321113" w:rsidP="00321113">
      <w:pPr>
        <w:keepNext/>
        <w:keepLines/>
      </w:pPr>
      <w:r>
        <w:t xml:space="preserve">It was proposed to agree r30 with changes as shown in r34_rev2 plus a note. This was left for further review. r30 with changes was agreed and revised in </w:t>
      </w:r>
      <w:r w:rsidRPr="00321113">
        <w:rPr>
          <w:color w:val="0000FF"/>
        </w:rPr>
        <w:t>S2-2301472</w:t>
      </w:r>
      <w:r>
        <w:t xml:space="preserve">, which was </w:t>
      </w:r>
      <w:r w:rsidRPr="00C3284B">
        <w:rPr>
          <w:color w:val="FF0000"/>
          <w:lang w:eastAsia="en-US"/>
        </w:rPr>
        <w:t>approved</w:t>
      </w:r>
      <w:r>
        <w:t>.</w:t>
      </w:r>
    </w:p>
    <w:p w14:paraId="2C529989" w14:textId="19AA82E0" w:rsidR="00321113" w:rsidRPr="00EB0339" w:rsidRDefault="00321113" w:rsidP="00321113">
      <w:r w:rsidRPr="005B25A1">
        <w:rPr>
          <w:b/>
          <w:bCs/>
        </w:rPr>
        <w:t>Status:</w:t>
      </w:r>
      <w:r>
        <w:t xml:space="preserve"> r30 with changes was agreed and revised in </w:t>
      </w:r>
      <w:r w:rsidRPr="00321113">
        <w:rPr>
          <w:color w:val="0000FF"/>
        </w:rPr>
        <w:t>S2-2301472</w:t>
      </w:r>
      <w:r>
        <w:t xml:space="preserve">, which was </w:t>
      </w:r>
      <w:r w:rsidRPr="00C3284B">
        <w:rPr>
          <w:color w:val="FF0000"/>
          <w:lang w:eastAsia="en-US"/>
        </w:rPr>
        <w:t>approved</w:t>
      </w:r>
      <w:r>
        <w:t>.</w:t>
      </w:r>
    </w:p>
    <w:p w14:paraId="67849571" w14:textId="737E2FA4" w:rsidR="00D37E56" w:rsidRDefault="00D37E56" w:rsidP="008F68AC">
      <w:pPr>
        <w:rPr>
          <w:lang w:eastAsia="en-US"/>
        </w:rPr>
      </w:pPr>
    </w:p>
    <w:p w14:paraId="1E801731" w14:textId="77777777" w:rsidR="00321113" w:rsidRDefault="00321113" w:rsidP="00321113">
      <w:pPr>
        <w:pStyle w:val="NormTop"/>
      </w:pPr>
      <w:r>
        <w:rPr>
          <w:color w:val="0000FF"/>
        </w:rPr>
        <w:t>S2-2300283</w:t>
      </w:r>
      <w:r w:rsidRPr="00D53282">
        <w:t xml:space="preserve"> </w:t>
      </w:r>
      <w:r>
        <w:t>(CR) 23.501 CR3792R1 (Rel-18, 'B'): PCF support of 5GS jitter value monitoring based on QoS monitoring mechanism and exposed to AF (Source: China Mobile, Tencent, Samsung,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5GS support to monitor the 5GS jitter value based on AF request with utilizing the QoS monitoring method.</w:t>
      </w:r>
    </w:p>
    <w:p w14:paraId="33067A35" w14:textId="77777777" w:rsidR="00321113" w:rsidRPr="00B81031" w:rsidRDefault="00321113" w:rsidP="00321113">
      <w:pPr>
        <w:keepNext/>
        <w:keepLines/>
        <w:rPr>
          <w:i/>
        </w:rPr>
      </w:pPr>
      <w:r w:rsidRPr="00B81031">
        <w:rPr>
          <w:b/>
          <w:bCs/>
          <w:i/>
        </w:rPr>
        <w:t>Comment:</w:t>
      </w:r>
      <w:r>
        <w:rPr>
          <w:i/>
        </w:rPr>
        <w:t xml:space="preserve"> S2-2300283: Revision of S2-2210587.</w:t>
      </w:r>
    </w:p>
    <w:p w14:paraId="1A8B2111" w14:textId="77777777" w:rsidR="00321113" w:rsidRPr="005B25A1" w:rsidRDefault="00321113" w:rsidP="00321113">
      <w:pPr>
        <w:pStyle w:val="FP"/>
        <w:keepNext/>
        <w:rPr>
          <w:b/>
          <w:bCs/>
          <w:i/>
          <w:iCs/>
          <w:sz w:val="18"/>
          <w:szCs w:val="18"/>
        </w:rPr>
      </w:pPr>
      <w:r w:rsidRPr="005B25A1">
        <w:rPr>
          <w:b/>
          <w:bCs/>
          <w:i/>
          <w:iCs/>
          <w:sz w:val="18"/>
          <w:szCs w:val="18"/>
        </w:rPr>
        <w:t>e-mail discussion:</w:t>
      </w:r>
    </w:p>
    <w:p w14:paraId="66804C89" w14:textId="77777777" w:rsidR="00321113" w:rsidRDefault="00321113" w:rsidP="00321113">
      <w:pPr>
        <w:pStyle w:val="FP"/>
        <w:keepNext/>
        <w:rPr>
          <w:i/>
          <w:iCs/>
          <w:sz w:val="18"/>
          <w:szCs w:val="18"/>
        </w:rPr>
      </w:pPr>
      <w:r w:rsidRPr="005B25A1">
        <w:rPr>
          <w:i/>
          <w:iCs/>
          <w:sz w:val="18"/>
          <w:szCs w:val="18"/>
        </w:rPr>
        <w:t>Dario (Qualcomm) comments.</w:t>
      </w:r>
    </w:p>
    <w:p w14:paraId="630508EC" w14:textId="77777777" w:rsidR="00321113" w:rsidRDefault="00321113" w:rsidP="00321113">
      <w:pPr>
        <w:pStyle w:val="FP"/>
        <w:keepNext/>
        <w:rPr>
          <w:i/>
          <w:iCs/>
          <w:sz w:val="18"/>
          <w:szCs w:val="18"/>
        </w:rPr>
      </w:pPr>
      <w:r w:rsidRPr="005B25A1">
        <w:rPr>
          <w:i/>
          <w:iCs/>
          <w:sz w:val="18"/>
          <w:szCs w:val="18"/>
        </w:rPr>
        <w:t>Dan (China Mobile) provide r01 to reflect Dario's comment.</w:t>
      </w:r>
    </w:p>
    <w:p w14:paraId="533427D1" w14:textId="77777777" w:rsidR="00321113" w:rsidRDefault="00321113" w:rsidP="00321113">
      <w:pPr>
        <w:pStyle w:val="FP"/>
        <w:keepNext/>
        <w:rPr>
          <w:i/>
          <w:iCs/>
          <w:sz w:val="18"/>
          <w:szCs w:val="18"/>
        </w:rPr>
      </w:pPr>
      <w:r w:rsidRPr="005B25A1">
        <w:rPr>
          <w:i/>
          <w:iCs/>
          <w:sz w:val="18"/>
          <w:szCs w:val="18"/>
        </w:rPr>
        <w:t>Dan (China Mobile) provide r02 to keep alignment with 503 with removing sample frequency.</w:t>
      </w:r>
    </w:p>
    <w:p w14:paraId="12E84DDA" w14:textId="77777777" w:rsidR="00321113" w:rsidRDefault="00321113" w:rsidP="00321113">
      <w:pPr>
        <w:pStyle w:val="FP"/>
        <w:keepNext/>
        <w:rPr>
          <w:i/>
          <w:iCs/>
          <w:sz w:val="18"/>
          <w:szCs w:val="18"/>
        </w:rPr>
      </w:pPr>
      <w:r w:rsidRPr="005B25A1">
        <w:rPr>
          <w:i/>
          <w:iCs/>
          <w:sz w:val="18"/>
          <w:szCs w:val="18"/>
        </w:rPr>
        <w:t>Paul (Ericsson) provides comments/questions and raises concern regarding progressing that CR at this meeting.</w:t>
      </w:r>
    </w:p>
    <w:p w14:paraId="74FF5E43" w14:textId="77777777" w:rsidR="00321113" w:rsidRDefault="00321113" w:rsidP="00321113">
      <w:pPr>
        <w:pStyle w:val="FP"/>
        <w:keepNext/>
        <w:rPr>
          <w:i/>
          <w:iCs/>
          <w:sz w:val="18"/>
          <w:szCs w:val="18"/>
        </w:rPr>
      </w:pPr>
      <w:r w:rsidRPr="005B25A1">
        <w:rPr>
          <w:i/>
          <w:iCs/>
          <w:sz w:val="18"/>
          <w:szCs w:val="18"/>
        </w:rPr>
        <w:t>Dan (China Mobile) provides response and provide r03.</w:t>
      </w:r>
    </w:p>
    <w:p w14:paraId="03D027C8" w14:textId="77777777" w:rsidR="00321113" w:rsidRDefault="00321113" w:rsidP="00321113">
      <w:pPr>
        <w:pStyle w:val="FP"/>
        <w:keepNext/>
        <w:rPr>
          <w:i/>
          <w:iCs/>
          <w:sz w:val="18"/>
          <w:szCs w:val="18"/>
        </w:rPr>
      </w:pPr>
      <w:r w:rsidRPr="005B25A1">
        <w:rPr>
          <w:i/>
          <w:iCs/>
          <w:sz w:val="18"/>
          <w:szCs w:val="18"/>
        </w:rPr>
        <w:t>Lei(Tencent) provides comments and support Dan (China Mobile) revisions.</w:t>
      </w:r>
    </w:p>
    <w:p w14:paraId="6392C572" w14:textId="77777777" w:rsidR="00321113" w:rsidRDefault="00321113" w:rsidP="00321113">
      <w:pPr>
        <w:pStyle w:val="FP"/>
        <w:keepNext/>
        <w:rPr>
          <w:i/>
          <w:iCs/>
          <w:sz w:val="18"/>
          <w:szCs w:val="18"/>
        </w:rPr>
      </w:pPr>
      <w:r w:rsidRPr="005B25A1">
        <w:rPr>
          <w:i/>
          <w:iCs/>
          <w:sz w:val="18"/>
          <w:szCs w:val="18"/>
        </w:rPr>
        <w:t>Paul (Ericsson) provides r04.</w:t>
      </w:r>
    </w:p>
    <w:p w14:paraId="10ADA38C" w14:textId="77777777" w:rsidR="00321113" w:rsidRDefault="00321113" w:rsidP="00321113">
      <w:pPr>
        <w:pStyle w:val="FP"/>
        <w:keepNext/>
        <w:rPr>
          <w:i/>
          <w:iCs/>
          <w:sz w:val="18"/>
          <w:szCs w:val="18"/>
        </w:rPr>
      </w:pPr>
      <w:r w:rsidRPr="005B25A1">
        <w:rPr>
          <w:i/>
          <w:iCs/>
          <w:sz w:val="18"/>
          <w:szCs w:val="18"/>
        </w:rPr>
        <w:t>Dan(China Mobile) provides r05 with removing the EN which is not clear for me.</w:t>
      </w:r>
    </w:p>
    <w:p w14:paraId="7067F25F" w14:textId="77777777" w:rsidR="00321113" w:rsidRDefault="00321113" w:rsidP="00321113">
      <w:pPr>
        <w:pStyle w:val="FP"/>
        <w:keepNext/>
        <w:rPr>
          <w:i/>
          <w:iCs/>
          <w:sz w:val="18"/>
          <w:szCs w:val="18"/>
        </w:rPr>
      </w:pPr>
      <w:r w:rsidRPr="005B25A1">
        <w:rPr>
          <w:i/>
          <w:iCs/>
          <w:sz w:val="18"/>
          <w:szCs w:val="18"/>
        </w:rPr>
        <w:t>==== Revisions Deadline ====.</w:t>
      </w:r>
    </w:p>
    <w:p w14:paraId="5ECA0F69" w14:textId="77777777" w:rsidR="00321113" w:rsidRDefault="00321113" w:rsidP="00321113">
      <w:pPr>
        <w:pStyle w:val="FP"/>
        <w:keepNext/>
        <w:rPr>
          <w:i/>
          <w:iCs/>
          <w:sz w:val="18"/>
          <w:szCs w:val="18"/>
        </w:rPr>
      </w:pPr>
      <w:r w:rsidRPr="005B25A1">
        <w:rPr>
          <w:i/>
          <w:iCs/>
          <w:sz w:val="18"/>
          <w:szCs w:val="18"/>
        </w:rPr>
        <w:t>Saubhagya (Nokia) prefer r03, and object to all other revision.</w:t>
      </w:r>
    </w:p>
    <w:p w14:paraId="08BE1460" w14:textId="77777777" w:rsidR="00321113" w:rsidRDefault="00321113" w:rsidP="00321113">
      <w:pPr>
        <w:pStyle w:val="FP"/>
        <w:keepNext/>
        <w:rPr>
          <w:i/>
          <w:iCs/>
          <w:sz w:val="18"/>
          <w:szCs w:val="18"/>
        </w:rPr>
      </w:pPr>
      <w:r w:rsidRPr="005B25A1">
        <w:rPr>
          <w:i/>
          <w:iCs/>
          <w:sz w:val="18"/>
          <w:szCs w:val="18"/>
        </w:rPr>
        <w:t>Dan (China Mobile) prefer r03.</w:t>
      </w:r>
    </w:p>
    <w:p w14:paraId="7F20698F" w14:textId="77777777" w:rsidR="00321113" w:rsidRDefault="00321113" w:rsidP="00321113">
      <w:pPr>
        <w:pStyle w:val="FP"/>
        <w:keepNext/>
        <w:rPr>
          <w:i/>
          <w:iCs/>
          <w:sz w:val="18"/>
          <w:szCs w:val="18"/>
        </w:rPr>
      </w:pPr>
      <w:r w:rsidRPr="005B25A1">
        <w:rPr>
          <w:i/>
          <w:iCs/>
          <w:sz w:val="18"/>
          <w:szCs w:val="18"/>
        </w:rPr>
        <w:t>Dan (China Mobile) prefer r03, request to discuss this in CC#3&amp;CC#4.</w:t>
      </w:r>
    </w:p>
    <w:p w14:paraId="197E861E" w14:textId="77777777" w:rsidR="00321113" w:rsidRDefault="00321113" w:rsidP="00321113">
      <w:pPr>
        <w:pStyle w:val="FP"/>
        <w:keepNext/>
        <w:rPr>
          <w:i/>
          <w:iCs/>
          <w:sz w:val="18"/>
          <w:szCs w:val="18"/>
        </w:rPr>
      </w:pPr>
      <w:r w:rsidRPr="005B25A1">
        <w:rPr>
          <w:i/>
          <w:iCs/>
          <w:sz w:val="18"/>
          <w:szCs w:val="18"/>
        </w:rPr>
        <w:t>Dan (China Mobile) give a suggestion that, we call the term as 'packet delay associated jitter'.</w:t>
      </w:r>
    </w:p>
    <w:p w14:paraId="25EBE76B" w14:textId="77777777" w:rsidR="00321113" w:rsidRDefault="00321113" w:rsidP="00321113">
      <w:pPr>
        <w:pStyle w:val="FP"/>
        <w:keepNext/>
        <w:rPr>
          <w:i/>
          <w:iCs/>
          <w:sz w:val="18"/>
          <w:szCs w:val="18"/>
        </w:rPr>
      </w:pPr>
      <w:r w:rsidRPr="005B25A1">
        <w:rPr>
          <w:i/>
          <w:iCs/>
          <w:sz w:val="18"/>
          <w:szCs w:val="18"/>
        </w:rPr>
        <w:t>Saubhagya (Nokia) Agrees with Dan's (China Mobile) suggestion.</w:t>
      </w:r>
    </w:p>
    <w:p w14:paraId="6619C863" w14:textId="77777777" w:rsidR="00321113" w:rsidRDefault="00321113" w:rsidP="00321113">
      <w:pPr>
        <w:pStyle w:val="FP"/>
        <w:keepNext/>
        <w:rPr>
          <w:i/>
          <w:iCs/>
          <w:sz w:val="18"/>
          <w:szCs w:val="18"/>
        </w:rPr>
      </w:pPr>
      <w:r w:rsidRPr="005B25A1">
        <w:rPr>
          <w:i/>
          <w:iCs/>
          <w:sz w:val="18"/>
          <w:szCs w:val="18"/>
        </w:rPr>
        <w:t>Dan(China Mobile) provide r06 based on r05, the change is r05+ replace 'Packet Delay Variance' into 'packet delay associated jitter',please check whether this is ok.</w:t>
      </w:r>
    </w:p>
    <w:p w14:paraId="062979FA" w14:textId="77777777" w:rsidR="00321113" w:rsidRDefault="00321113" w:rsidP="00321113">
      <w:pPr>
        <w:pStyle w:val="FP"/>
        <w:keepNext/>
        <w:rPr>
          <w:i/>
          <w:iCs/>
          <w:sz w:val="18"/>
          <w:szCs w:val="18"/>
        </w:rPr>
      </w:pPr>
      <w:r w:rsidRPr="005B25A1">
        <w:rPr>
          <w:i/>
          <w:iCs/>
          <w:sz w:val="18"/>
          <w:szCs w:val="18"/>
        </w:rPr>
        <w:t>Dario (Qualcomm) can only accept r04 (objects to others).</w:t>
      </w:r>
    </w:p>
    <w:p w14:paraId="0039108A" w14:textId="77777777" w:rsidR="00321113" w:rsidRDefault="00321113" w:rsidP="00321113">
      <w:pPr>
        <w:pStyle w:val="FP"/>
        <w:keepNext/>
        <w:rPr>
          <w:i/>
          <w:iCs/>
          <w:sz w:val="18"/>
          <w:szCs w:val="18"/>
        </w:rPr>
      </w:pPr>
      <w:r w:rsidRPr="005B25A1">
        <w:rPr>
          <w:i/>
          <w:iCs/>
          <w:sz w:val="18"/>
          <w:szCs w:val="18"/>
        </w:rPr>
        <w:t>Dan (China Mobile) check with Dario whether it is ok for r05+replace 'Packet Delay Variance' into 'packet delay associated jitter'+EN:'Editor's Note: Whether all QoS monitoring needs can be addressed with the limitation of one QoS Monitoring control information per PCC rule is FFS'.</w:t>
      </w:r>
    </w:p>
    <w:p w14:paraId="283C31C3" w14:textId="77777777" w:rsidR="00321113" w:rsidRDefault="00321113" w:rsidP="00321113">
      <w:pPr>
        <w:pStyle w:val="FP"/>
        <w:keepNext/>
        <w:rPr>
          <w:i/>
          <w:iCs/>
          <w:sz w:val="18"/>
          <w:szCs w:val="18"/>
        </w:rPr>
      </w:pPr>
      <w:r w:rsidRPr="005B25A1">
        <w:rPr>
          <w:i/>
          <w:iCs/>
          <w:sz w:val="18"/>
          <w:szCs w:val="18"/>
        </w:rPr>
        <w:t>Saubhagya (Nokia) objects to r04. OK with r03.</w:t>
      </w:r>
    </w:p>
    <w:p w14:paraId="284DBF17" w14:textId="77777777" w:rsidR="00321113" w:rsidRDefault="00321113" w:rsidP="00321113">
      <w:pPr>
        <w:pStyle w:val="FP"/>
        <w:keepNext/>
        <w:rPr>
          <w:i/>
          <w:iCs/>
          <w:sz w:val="18"/>
          <w:szCs w:val="18"/>
        </w:rPr>
      </w:pPr>
      <w:r w:rsidRPr="005B25A1">
        <w:rPr>
          <w:i/>
          <w:iCs/>
          <w:sz w:val="18"/>
          <w:szCs w:val="18"/>
        </w:rPr>
        <w:t>Dan (China Mobile) r07, that is r04+changing 'variance' to 'variation'+remove'RT'.Please check whether we can endorse this.</w:t>
      </w:r>
    </w:p>
    <w:p w14:paraId="49A88E87" w14:textId="77777777" w:rsidR="00321113" w:rsidRDefault="00321113" w:rsidP="00321113">
      <w:pPr>
        <w:pStyle w:val="FP"/>
        <w:keepNext/>
        <w:rPr>
          <w:i/>
          <w:iCs/>
          <w:sz w:val="18"/>
          <w:szCs w:val="18"/>
        </w:rPr>
      </w:pPr>
      <w:r w:rsidRPr="005B25A1">
        <w:rPr>
          <w:i/>
          <w:iCs/>
          <w:sz w:val="18"/>
          <w:szCs w:val="18"/>
        </w:rPr>
        <w:t>Dan (China Mobile) request this for CC#4.</w:t>
      </w:r>
    </w:p>
    <w:p w14:paraId="62709B38" w14:textId="77777777" w:rsidR="00321113" w:rsidRDefault="00321113" w:rsidP="00321113">
      <w:pPr>
        <w:pStyle w:val="FP"/>
        <w:keepNext/>
        <w:rPr>
          <w:i/>
          <w:iCs/>
          <w:sz w:val="18"/>
          <w:szCs w:val="18"/>
        </w:rPr>
      </w:pPr>
      <w:r w:rsidRPr="005B25A1">
        <w:rPr>
          <w:i/>
          <w:iCs/>
          <w:sz w:val="18"/>
          <w:szCs w:val="18"/>
        </w:rPr>
        <w:t>==== Final Comments Deadline ====.</w:t>
      </w:r>
    </w:p>
    <w:p w14:paraId="14FFACCE" w14:textId="77777777" w:rsidR="00321113" w:rsidRPr="005B25A1" w:rsidRDefault="00321113" w:rsidP="00321113">
      <w:pPr>
        <w:pStyle w:val="FP"/>
        <w:keepNext/>
        <w:rPr>
          <w:i/>
          <w:iCs/>
          <w:sz w:val="18"/>
          <w:szCs w:val="18"/>
        </w:rPr>
      </w:pPr>
    </w:p>
    <w:p w14:paraId="2F951F2C" w14:textId="77777777" w:rsidR="00321113" w:rsidRPr="005B25A1" w:rsidRDefault="00321113" w:rsidP="00321113">
      <w:pPr>
        <w:keepNext/>
        <w:keepLines/>
        <w:rPr>
          <w:b/>
          <w:bCs/>
        </w:rPr>
      </w:pPr>
      <w:r>
        <w:rPr>
          <w:b/>
          <w:bCs/>
        </w:rPr>
        <w:t>CC#4</w:t>
      </w:r>
      <w:r w:rsidRPr="005B25A1">
        <w:rPr>
          <w:b/>
          <w:bCs/>
        </w:rPr>
        <w:t xml:space="preserve"> Discussion:</w:t>
      </w:r>
    </w:p>
    <w:p w14:paraId="06D9A7A4" w14:textId="19AF5B5F" w:rsidR="00321113" w:rsidRPr="00321113" w:rsidRDefault="00321113" w:rsidP="00321113">
      <w:pPr>
        <w:keepNext/>
        <w:keepLines/>
      </w:pPr>
      <w:r>
        <w:t xml:space="preserve">r04 with changes was proposed. r04 with changes was agreed and revised in </w:t>
      </w:r>
      <w:r w:rsidRPr="00321113">
        <w:rPr>
          <w:color w:val="0000FF"/>
        </w:rPr>
        <w:t>S2-230147</w:t>
      </w:r>
      <w:r>
        <w:rPr>
          <w:color w:val="0000FF"/>
        </w:rPr>
        <w:t>3</w:t>
      </w:r>
      <w:r>
        <w:t xml:space="preserve">, which was </w:t>
      </w:r>
      <w:r w:rsidRPr="00C3284B">
        <w:rPr>
          <w:color w:val="FF0000"/>
          <w:lang w:eastAsia="en-US"/>
        </w:rPr>
        <w:t>approved</w:t>
      </w:r>
      <w:r>
        <w:t>.</w:t>
      </w:r>
    </w:p>
    <w:p w14:paraId="6700EB15" w14:textId="3464AD12" w:rsidR="00321113" w:rsidRPr="00EB0339" w:rsidRDefault="00321113" w:rsidP="00321113">
      <w:r w:rsidRPr="005B25A1">
        <w:rPr>
          <w:b/>
          <w:bCs/>
        </w:rPr>
        <w:t>Status:</w:t>
      </w:r>
      <w:r>
        <w:t xml:space="preserve"> r04 with changes was agreed and revised in </w:t>
      </w:r>
      <w:r w:rsidRPr="00321113">
        <w:rPr>
          <w:color w:val="0000FF"/>
        </w:rPr>
        <w:t>S2-230147</w:t>
      </w:r>
      <w:r>
        <w:rPr>
          <w:color w:val="0000FF"/>
        </w:rPr>
        <w:t>3</w:t>
      </w:r>
      <w:r>
        <w:t xml:space="preserve">, which was </w:t>
      </w:r>
      <w:r w:rsidRPr="00C3284B">
        <w:rPr>
          <w:color w:val="FF0000"/>
          <w:lang w:eastAsia="en-US"/>
        </w:rPr>
        <w:t>approved</w:t>
      </w:r>
      <w:r>
        <w:t>.</w:t>
      </w:r>
    </w:p>
    <w:p w14:paraId="4AF68B48" w14:textId="77D8E6DF" w:rsidR="00812758" w:rsidRDefault="00812758" w:rsidP="008F68AC">
      <w:pPr>
        <w:rPr>
          <w:lang w:eastAsia="en-US"/>
        </w:rPr>
      </w:pPr>
    </w:p>
    <w:p w14:paraId="3EB70E15" w14:textId="77777777" w:rsidR="00321113" w:rsidRDefault="00321113" w:rsidP="00321113">
      <w:pPr>
        <w:pStyle w:val="NormTop"/>
      </w:pPr>
      <w:r>
        <w:rPr>
          <w:color w:val="0000FF"/>
        </w:rPr>
        <w:t>S2-2300284</w:t>
      </w:r>
      <w:r w:rsidRPr="00D53282">
        <w:t xml:space="preserve"> </w:t>
      </w:r>
      <w:r>
        <w:t>(CR) 23.503 CR0781R1 (Rel-18, 'B'): PCF support of 5GS jitter value monitoring based on QoS monitoring mechanism and exposed to AF (Source: China Mobile, Tencent,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5GS support to monitor the 5GS jitter value based on AF request with utilizing the QoS monitoring method.</w:t>
      </w:r>
    </w:p>
    <w:p w14:paraId="0FA40596" w14:textId="77777777" w:rsidR="00321113" w:rsidRPr="00B81031" w:rsidRDefault="00321113" w:rsidP="00321113">
      <w:pPr>
        <w:keepNext/>
        <w:keepLines/>
        <w:rPr>
          <w:i/>
        </w:rPr>
      </w:pPr>
      <w:r w:rsidRPr="00B81031">
        <w:rPr>
          <w:b/>
          <w:bCs/>
          <w:i/>
        </w:rPr>
        <w:t>Comment:</w:t>
      </w:r>
      <w:r>
        <w:rPr>
          <w:i/>
        </w:rPr>
        <w:t xml:space="preserve"> S2-2300284: Revision of S2-2210593.</w:t>
      </w:r>
    </w:p>
    <w:p w14:paraId="227709AF" w14:textId="77777777" w:rsidR="00321113" w:rsidRPr="005B25A1" w:rsidRDefault="00321113" w:rsidP="00321113">
      <w:pPr>
        <w:pStyle w:val="FP"/>
        <w:keepNext/>
        <w:rPr>
          <w:b/>
          <w:bCs/>
          <w:i/>
          <w:iCs/>
          <w:sz w:val="18"/>
          <w:szCs w:val="18"/>
        </w:rPr>
      </w:pPr>
      <w:r w:rsidRPr="005B25A1">
        <w:rPr>
          <w:b/>
          <w:bCs/>
          <w:i/>
          <w:iCs/>
          <w:sz w:val="18"/>
          <w:szCs w:val="18"/>
        </w:rPr>
        <w:t>e-mail discussion:</w:t>
      </w:r>
    </w:p>
    <w:p w14:paraId="4BBB4F46" w14:textId="77777777" w:rsidR="00321113" w:rsidRDefault="00321113" w:rsidP="00321113">
      <w:pPr>
        <w:pStyle w:val="FP"/>
        <w:keepNext/>
        <w:rPr>
          <w:i/>
          <w:iCs/>
          <w:sz w:val="18"/>
          <w:szCs w:val="18"/>
        </w:rPr>
      </w:pPr>
      <w:r w:rsidRPr="005B25A1">
        <w:rPr>
          <w:i/>
          <w:iCs/>
          <w:sz w:val="18"/>
          <w:szCs w:val="18"/>
        </w:rPr>
        <w:t>Dario (Qualcomm) provides same comments as for 0283 plus additional ones.</w:t>
      </w:r>
    </w:p>
    <w:p w14:paraId="6BDCFBF4" w14:textId="77777777" w:rsidR="00321113" w:rsidRDefault="00321113" w:rsidP="00321113">
      <w:pPr>
        <w:pStyle w:val="FP"/>
        <w:keepNext/>
        <w:rPr>
          <w:i/>
          <w:iCs/>
          <w:sz w:val="18"/>
          <w:szCs w:val="18"/>
        </w:rPr>
      </w:pPr>
      <w:r w:rsidRPr="005B25A1">
        <w:rPr>
          <w:i/>
          <w:iCs/>
          <w:sz w:val="18"/>
          <w:szCs w:val="18"/>
        </w:rPr>
        <w:t>Dan(China mobile) reply and provide r01.</w:t>
      </w:r>
    </w:p>
    <w:p w14:paraId="17BAC371" w14:textId="77777777" w:rsidR="00321113" w:rsidRDefault="00321113" w:rsidP="00321113">
      <w:pPr>
        <w:pStyle w:val="FP"/>
        <w:keepNext/>
        <w:rPr>
          <w:i/>
          <w:iCs/>
          <w:sz w:val="18"/>
          <w:szCs w:val="18"/>
        </w:rPr>
      </w:pPr>
      <w:r w:rsidRPr="005B25A1">
        <w:rPr>
          <w:i/>
          <w:iCs/>
          <w:sz w:val="18"/>
          <w:szCs w:val="18"/>
        </w:rPr>
        <w:t>Paul (Ericsson) provides r02.</w:t>
      </w:r>
    </w:p>
    <w:p w14:paraId="72E88D01" w14:textId="77777777" w:rsidR="00321113" w:rsidRDefault="00321113" w:rsidP="00321113">
      <w:pPr>
        <w:pStyle w:val="FP"/>
        <w:keepNext/>
        <w:rPr>
          <w:i/>
          <w:iCs/>
          <w:sz w:val="18"/>
          <w:szCs w:val="18"/>
        </w:rPr>
      </w:pPr>
      <w:r w:rsidRPr="005B25A1">
        <w:rPr>
          <w:i/>
          <w:iCs/>
          <w:sz w:val="18"/>
          <w:szCs w:val="18"/>
        </w:rPr>
        <w:t>==== Revisions Deadline ====.</w:t>
      </w:r>
    </w:p>
    <w:p w14:paraId="5E766017" w14:textId="77777777" w:rsidR="00321113" w:rsidRDefault="00321113" w:rsidP="00321113">
      <w:pPr>
        <w:pStyle w:val="FP"/>
        <w:keepNext/>
        <w:rPr>
          <w:i/>
          <w:iCs/>
          <w:sz w:val="18"/>
          <w:szCs w:val="18"/>
        </w:rPr>
      </w:pPr>
      <w:r w:rsidRPr="005B25A1">
        <w:rPr>
          <w:i/>
          <w:iCs/>
          <w:sz w:val="18"/>
          <w:szCs w:val="18"/>
        </w:rPr>
        <w:t>Saubhagya (Nokia) prefer r01, and object to all other revision.</w:t>
      </w:r>
    </w:p>
    <w:p w14:paraId="7E512E97" w14:textId="77777777" w:rsidR="00321113" w:rsidRDefault="00321113" w:rsidP="00321113">
      <w:pPr>
        <w:pStyle w:val="FP"/>
        <w:keepNext/>
        <w:rPr>
          <w:i/>
          <w:iCs/>
          <w:sz w:val="18"/>
          <w:szCs w:val="18"/>
        </w:rPr>
      </w:pPr>
      <w:r w:rsidRPr="005B25A1">
        <w:rPr>
          <w:i/>
          <w:iCs/>
          <w:sz w:val="18"/>
          <w:szCs w:val="18"/>
        </w:rPr>
        <w:t>Lei(Tencent) prefer r01 and can also live with r02.</w:t>
      </w:r>
    </w:p>
    <w:p w14:paraId="0B7547B3" w14:textId="77777777" w:rsidR="00321113" w:rsidRDefault="00321113" w:rsidP="00321113">
      <w:pPr>
        <w:pStyle w:val="FP"/>
        <w:keepNext/>
        <w:rPr>
          <w:i/>
          <w:iCs/>
          <w:sz w:val="18"/>
          <w:szCs w:val="18"/>
        </w:rPr>
      </w:pPr>
      <w:r w:rsidRPr="005B25A1">
        <w:rPr>
          <w:i/>
          <w:iCs/>
          <w:sz w:val="18"/>
          <w:szCs w:val="18"/>
        </w:rPr>
        <w:t>Dan(China Mobile) prefer r01, request to discuss this on CC#3&amp;CC#4.</w:t>
      </w:r>
    </w:p>
    <w:p w14:paraId="2D4C66C9" w14:textId="77777777" w:rsidR="00321113" w:rsidRDefault="00321113" w:rsidP="00321113">
      <w:pPr>
        <w:pStyle w:val="FP"/>
        <w:keepNext/>
        <w:rPr>
          <w:i/>
          <w:iCs/>
          <w:sz w:val="18"/>
          <w:szCs w:val="18"/>
        </w:rPr>
      </w:pPr>
      <w:r w:rsidRPr="005B25A1">
        <w:rPr>
          <w:i/>
          <w:iCs/>
          <w:sz w:val="18"/>
          <w:szCs w:val="18"/>
        </w:rPr>
        <w:t>Dan(China Mobile) provide r03, that is r02+ replace 'Packet Delay Variance' into 'packet delay associated jitter',please check whether this is ok.</w:t>
      </w:r>
    </w:p>
    <w:p w14:paraId="670FEECE" w14:textId="77777777" w:rsidR="00321113" w:rsidRDefault="00321113" w:rsidP="00321113">
      <w:pPr>
        <w:pStyle w:val="FP"/>
        <w:keepNext/>
        <w:rPr>
          <w:i/>
          <w:iCs/>
          <w:sz w:val="18"/>
          <w:szCs w:val="18"/>
        </w:rPr>
      </w:pPr>
      <w:r w:rsidRPr="005B25A1">
        <w:rPr>
          <w:i/>
          <w:iCs/>
          <w:sz w:val="18"/>
          <w:szCs w:val="18"/>
        </w:rPr>
        <w:t>Dario (Qualcomm) prefers r02, but points out dependency on 0283.</w:t>
      </w:r>
    </w:p>
    <w:p w14:paraId="6949411B" w14:textId="77777777" w:rsidR="00321113" w:rsidRDefault="00321113" w:rsidP="00321113">
      <w:pPr>
        <w:pStyle w:val="FP"/>
        <w:keepNext/>
        <w:rPr>
          <w:i/>
          <w:iCs/>
          <w:sz w:val="18"/>
          <w:szCs w:val="18"/>
        </w:rPr>
      </w:pPr>
      <w:r w:rsidRPr="005B25A1">
        <w:rPr>
          <w:i/>
          <w:iCs/>
          <w:sz w:val="18"/>
          <w:szCs w:val="18"/>
        </w:rPr>
        <w:t>Dan(China Mobile) provide r04, that is r02+changing 'variance' to 'variation'+remove'RT'.Please check whether we can endorse this.</w:t>
      </w:r>
    </w:p>
    <w:p w14:paraId="3A5394B5" w14:textId="77777777" w:rsidR="00321113" w:rsidRDefault="00321113" w:rsidP="00321113">
      <w:pPr>
        <w:pStyle w:val="FP"/>
        <w:keepNext/>
        <w:rPr>
          <w:i/>
          <w:iCs/>
          <w:sz w:val="18"/>
          <w:szCs w:val="18"/>
        </w:rPr>
      </w:pPr>
      <w:r w:rsidRPr="005B25A1">
        <w:rPr>
          <w:i/>
          <w:iCs/>
          <w:sz w:val="18"/>
          <w:szCs w:val="18"/>
        </w:rPr>
        <w:t>Dan(China Mobile) request for CC#4.</w:t>
      </w:r>
    </w:p>
    <w:p w14:paraId="337CACCF" w14:textId="77777777" w:rsidR="00321113" w:rsidRDefault="00321113" w:rsidP="00321113">
      <w:pPr>
        <w:pStyle w:val="FP"/>
        <w:keepNext/>
        <w:rPr>
          <w:i/>
          <w:iCs/>
          <w:sz w:val="18"/>
          <w:szCs w:val="18"/>
        </w:rPr>
      </w:pPr>
      <w:r w:rsidRPr="005B25A1">
        <w:rPr>
          <w:i/>
          <w:iCs/>
          <w:sz w:val="18"/>
          <w:szCs w:val="18"/>
        </w:rPr>
        <w:t>==== Final Comments Deadline ====.</w:t>
      </w:r>
    </w:p>
    <w:p w14:paraId="50FE5EDC" w14:textId="77777777" w:rsidR="00321113" w:rsidRPr="005B25A1" w:rsidRDefault="00321113" w:rsidP="00321113">
      <w:pPr>
        <w:pStyle w:val="FP"/>
        <w:keepNext/>
        <w:rPr>
          <w:i/>
          <w:iCs/>
          <w:sz w:val="18"/>
          <w:szCs w:val="18"/>
        </w:rPr>
      </w:pPr>
    </w:p>
    <w:p w14:paraId="4989F9B5" w14:textId="77777777" w:rsidR="00321113" w:rsidRPr="005B25A1" w:rsidRDefault="00321113" w:rsidP="00321113">
      <w:pPr>
        <w:keepNext/>
        <w:keepLines/>
        <w:rPr>
          <w:b/>
          <w:bCs/>
        </w:rPr>
      </w:pPr>
      <w:r>
        <w:rPr>
          <w:b/>
          <w:bCs/>
        </w:rPr>
        <w:t>CC#4</w:t>
      </w:r>
      <w:r w:rsidRPr="005B25A1">
        <w:rPr>
          <w:b/>
          <w:bCs/>
        </w:rPr>
        <w:t xml:space="preserve"> Discussion:</w:t>
      </w:r>
    </w:p>
    <w:p w14:paraId="2E88C007" w14:textId="4F3D0C90" w:rsidR="00321113" w:rsidRPr="00321113" w:rsidRDefault="00321113" w:rsidP="00321113">
      <w:pPr>
        <w:keepNext/>
        <w:keepLines/>
      </w:pPr>
      <w:r>
        <w:t xml:space="preserve">r02 with changes was proposed. r02 with changes was agreed and revised in </w:t>
      </w:r>
      <w:r w:rsidRPr="00321113">
        <w:rPr>
          <w:color w:val="0000FF"/>
        </w:rPr>
        <w:t>S2-230147</w:t>
      </w:r>
      <w:r>
        <w:rPr>
          <w:color w:val="0000FF"/>
        </w:rPr>
        <w:t>4</w:t>
      </w:r>
      <w:r>
        <w:t xml:space="preserve">, which was </w:t>
      </w:r>
      <w:r w:rsidRPr="00C3284B">
        <w:rPr>
          <w:color w:val="FF0000"/>
          <w:lang w:eastAsia="en-US"/>
        </w:rPr>
        <w:t>approved</w:t>
      </w:r>
      <w:r>
        <w:t>.</w:t>
      </w:r>
    </w:p>
    <w:p w14:paraId="4F3B8616" w14:textId="4EDB758A" w:rsidR="00321113" w:rsidRPr="00EB0339" w:rsidRDefault="00321113" w:rsidP="00321113">
      <w:r w:rsidRPr="005B25A1">
        <w:rPr>
          <w:b/>
          <w:bCs/>
        </w:rPr>
        <w:t>Status:</w:t>
      </w:r>
      <w:r>
        <w:t xml:space="preserve"> r02 with changes was agreed and revised in </w:t>
      </w:r>
      <w:r w:rsidRPr="00321113">
        <w:rPr>
          <w:color w:val="0000FF"/>
        </w:rPr>
        <w:t>S2-230147</w:t>
      </w:r>
      <w:r>
        <w:rPr>
          <w:color w:val="0000FF"/>
        </w:rPr>
        <w:t>4</w:t>
      </w:r>
      <w:r>
        <w:t xml:space="preserve">, which was </w:t>
      </w:r>
      <w:r w:rsidRPr="00C3284B">
        <w:rPr>
          <w:color w:val="FF0000"/>
          <w:lang w:eastAsia="en-US"/>
        </w:rPr>
        <w:t>approved</w:t>
      </w:r>
      <w:r>
        <w:t>.</w:t>
      </w:r>
    </w:p>
    <w:p w14:paraId="571DEB80" w14:textId="294780C9" w:rsidR="00321113" w:rsidRDefault="00321113" w:rsidP="008F68AC">
      <w:pPr>
        <w:rPr>
          <w:lang w:eastAsia="en-US"/>
        </w:rPr>
      </w:pPr>
    </w:p>
    <w:p w14:paraId="3FE074B0" w14:textId="77777777" w:rsidR="00321113" w:rsidRDefault="00321113" w:rsidP="00321113">
      <w:pPr>
        <w:pStyle w:val="NormTop"/>
      </w:pPr>
      <w:r>
        <w:rPr>
          <w:color w:val="0000FF"/>
        </w:rPr>
        <w:t>S2-2301396</w:t>
      </w:r>
      <w:r w:rsidRPr="00D53282">
        <w:t xml:space="preserve"> </w:t>
      </w:r>
      <w:r>
        <w:t>(CR) 23.548 CR0084R1 (Rel-18, 'B'): Home Routed-Session Breakout (HR-SBO) support (Source: Samsung, Nokia, Nokia Shanghai Bell, Huawei, Hisilicon, CMCC, Sony)</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modify the following changes: Remove the NOTE stating Edge Computing is only for non-roaming and LBO roaming (clause 4.1) Reference architecture for HR-SBO is added (clause 4.2) Update the procedure of PDU Session for supporting HR-SBO in VPLMN (clause 6.7.2) EAS Discovery Procedure with V-EASDF for HR-SBO (new 6.7.2.3) EAS Discovery Procedure with Local DNS for HR-SBO (new 6.7.2.4) Update the Neasdf_DNSContext Service (7.1.2).</w:t>
      </w:r>
    </w:p>
    <w:p w14:paraId="20E95131" w14:textId="77777777" w:rsidR="00321113" w:rsidRPr="00B81031" w:rsidRDefault="00321113" w:rsidP="00321113">
      <w:pPr>
        <w:keepNext/>
        <w:keepLines/>
        <w:rPr>
          <w:i/>
        </w:rPr>
      </w:pPr>
      <w:r w:rsidRPr="00B81031">
        <w:rPr>
          <w:b/>
          <w:bCs/>
          <w:i/>
        </w:rPr>
        <w:t>Comment:</w:t>
      </w:r>
      <w:r>
        <w:rPr>
          <w:i/>
        </w:rPr>
        <w:t xml:space="preserve"> S2-2301396: Revision of S2-2300156r13, merging S2-2300749. Approved.</w:t>
      </w:r>
    </w:p>
    <w:p w14:paraId="31DC82B1" w14:textId="77777777" w:rsidR="00321113" w:rsidRPr="005B25A1" w:rsidRDefault="00321113" w:rsidP="00321113">
      <w:pPr>
        <w:keepNext/>
        <w:keepLines/>
        <w:rPr>
          <w:b/>
          <w:bCs/>
        </w:rPr>
      </w:pPr>
      <w:r>
        <w:rPr>
          <w:b/>
          <w:bCs/>
        </w:rPr>
        <w:t>CC#4</w:t>
      </w:r>
      <w:r w:rsidRPr="005B25A1">
        <w:rPr>
          <w:b/>
          <w:bCs/>
        </w:rPr>
        <w:t xml:space="preserve"> Discussion:</w:t>
      </w:r>
    </w:p>
    <w:p w14:paraId="66967E6B" w14:textId="4CD4E9F3" w:rsidR="00321113" w:rsidRPr="00164F15" w:rsidRDefault="00164F15" w:rsidP="00321113">
      <w:r w:rsidRPr="00164F15">
        <w:t>Huawei suggested a replacement to the editor's note from S2-2300156r13.</w:t>
      </w:r>
      <w:r>
        <w:t xml:space="preserve"> Nokia preferred the existing Editor's note. It was decided to keep both. </w:t>
      </w:r>
      <w:r w:rsidRPr="00164F15">
        <w:t xml:space="preserve"> </w:t>
      </w:r>
      <w:r>
        <w:t xml:space="preserve">r13 with this change was agreed and </w:t>
      </w:r>
      <w:r>
        <w:rPr>
          <w:color w:val="0000FF"/>
        </w:rPr>
        <w:t>S2-2301396</w:t>
      </w:r>
      <w:r w:rsidRPr="00D53282">
        <w:t xml:space="preserve"> </w:t>
      </w:r>
      <w:r>
        <w:t xml:space="preserve"> was </w:t>
      </w:r>
      <w:r w:rsidRPr="00C3284B">
        <w:rPr>
          <w:color w:val="FF0000"/>
          <w:lang w:eastAsia="en-US"/>
        </w:rPr>
        <w:t>approved</w:t>
      </w:r>
      <w:r>
        <w:t>.</w:t>
      </w:r>
    </w:p>
    <w:p w14:paraId="738E9B7C" w14:textId="20EDBAED" w:rsidR="00321113" w:rsidRPr="00B52A40" w:rsidRDefault="00321113" w:rsidP="00321113">
      <w:r w:rsidRPr="005B25A1">
        <w:rPr>
          <w:b/>
          <w:bCs/>
        </w:rPr>
        <w:t>Status:</w:t>
      </w:r>
      <w:r>
        <w:t xml:space="preserve"> </w:t>
      </w:r>
      <w:r w:rsidR="00B52A40" w:rsidRPr="00C3284B">
        <w:rPr>
          <w:color w:val="FF0000"/>
          <w:lang w:eastAsia="en-US"/>
        </w:rPr>
        <w:t>Approved</w:t>
      </w:r>
      <w:r w:rsidR="00B52A40">
        <w:t>.</w:t>
      </w:r>
    </w:p>
    <w:p w14:paraId="37247809" w14:textId="0D1DC305" w:rsidR="00321113" w:rsidRDefault="00321113" w:rsidP="008F68AC">
      <w:pPr>
        <w:rPr>
          <w:lang w:eastAsia="en-US"/>
        </w:rPr>
      </w:pPr>
    </w:p>
    <w:p w14:paraId="3E9A9E3E" w14:textId="77777777" w:rsidR="00164F15" w:rsidRDefault="00164F15" w:rsidP="00164F15">
      <w:pPr>
        <w:pStyle w:val="NormTop"/>
      </w:pPr>
      <w:r>
        <w:rPr>
          <w:color w:val="0000FF"/>
        </w:rPr>
        <w:t>S2-2301060</w:t>
      </w:r>
      <w:r w:rsidRPr="00D53282">
        <w:t xml:space="preserve"> </w:t>
      </w:r>
      <w:r>
        <w:t>(CR) 23.256 CR0075 (Rel-18, 'B'): Support for direct C2 communication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5.x for support of Direct C2 communicaiton. Update the existing C2 authorization procedure in 5.2.5 to support authorization for C2 over PC5.</w:t>
      </w:r>
    </w:p>
    <w:p w14:paraId="4CB593F4" w14:textId="77777777" w:rsidR="00164F15" w:rsidRPr="00B81031" w:rsidRDefault="00164F15" w:rsidP="00164F15">
      <w:pPr>
        <w:keepNext/>
        <w:keepLines/>
        <w:rPr>
          <w:i/>
        </w:rPr>
      </w:pPr>
      <w:r w:rsidRPr="00B81031">
        <w:rPr>
          <w:b/>
          <w:bCs/>
          <w:i/>
        </w:rPr>
        <w:t>Comment:</w:t>
      </w:r>
      <w:r>
        <w:rPr>
          <w:i/>
        </w:rPr>
        <w:t xml:space="preserve"> S2-2301060: Confirm Specification Number - CR states TS 23.256!</w:t>
      </w:r>
    </w:p>
    <w:p w14:paraId="6CF9D2E7" w14:textId="77777777" w:rsidR="00164F15" w:rsidRPr="005B25A1" w:rsidRDefault="00164F15" w:rsidP="00164F15">
      <w:pPr>
        <w:pStyle w:val="FP"/>
        <w:keepNext/>
        <w:rPr>
          <w:b/>
          <w:bCs/>
          <w:i/>
          <w:iCs/>
          <w:sz w:val="18"/>
          <w:szCs w:val="18"/>
        </w:rPr>
      </w:pPr>
      <w:r w:rsidRPr="005B25A1">
        <w:rPr>
          <w:b/>
          <w:bCs/>
          <w:i/>
          <w:iCs/>
          <w:sz w:val="18"/>
          <w:szCs w:val="18"/>
        </w:rPr>
        <w:t>e-mail discussion:</w:t>
      </w:r>
    </w:p>
    <w:p w14:paraId="471CCAE6" w14:textId="77777777" w:rsidR="00164F15" w:rsidRDefault="00164F15" w:rsidP="00164F15">
      <w:pPr>
        <w:pStyle w:val="FP"/>
        <w:keepNext/>
        <w:rPr>
          <w:i/>
          <w:iCs/>
          <w:sz w:val="18"/>
          <w:szCs w:val="18"/>
        </w:rPr>
      </w:pPr>
      <w:r w:rsidRPr="005B25A1">
        <w:rPr>
          <w:i/>
          <w:iCs/>
          <w:sz w:val="18"/>
          <w:szCs w:val="18"/>
        </w:rPr>
        <w:t>Stefano Faccin (Qualcomm) has questions/comments.</w:t>
      </w:r>
    </w:p>
    <w:p w14:paraId="36A0B172" w14:textId="77777777" w:rsidR="00164F15" w:rsidRDefault="00164F15" w:rsidP="00164F15">
      <w:pPr>
        <w:pStyle w:val="FP"/>
        <w:keepNext/>
        <w:rPr>
          <w:i/>
          <w:iCs/>
          <w:sz w:val="18"/>
          <w:szCs w:val="18"/>
        </w:rPr>
      </w:pPr>
      <w:r w:rsidRPr="005B25A1">
        <w:rPr>
          <w:i/>
          <w:iCs/>
          <w:sz w:val="18"/>
          <w:szCs w:val="18"/>
        </w:rPr>
        <w:t>Guanzhou (InterDigital) responds to Stefano(Qualcomm) and provides r01.</w:t>
      </w:r>
    </w:p>
    <w:p w14:paraId="4DC43EBA" w14:textId="77777777" w:rsidR="00164F15" w:rsidRDefault="00164F15" w:rsidP="00164F15">
      <w:pPr>
        <w:pStyle w:val="FP"/>
        <w:keepNext/>
        <w:rPr>
          <w:i/>
          <w:iCs/>
          <w:sz w:val="18"/>
          <w:szCs w:val="18"/>
        </w:rPr>
      </w:pPr>
      <w:r w:rsidRPr="005B25A1">
        <w:rPr>
          <w:i/>
          <w:iCs/>
          <w:sz w:val="18"/>
          <w:szCs w:val="18"/>
        </w:rPr>
        <w:t>Stefano (Qualcomm) provides comments.</w:t>
      </w:r>
    </w:p>
    <w:p w14:paraId="7CA73704" w14:textId="77777777" w:rsidR="00164F15" w:rsidRDefault="00164F15" w:rsidP="00164F15">
      <w:pPr>
        <w:pStyle w:val="FP"/>
        <w:keepNext/>
        <w:rPr>
          <w:i/>
          <w:iCs/>
          <w:sz w:val="18"/>
          <w:szCs w:val="18"/>
        </w:rPr>
      </w:pPr>
      <w:r w:rsidRPr="005B25A1">
        <w:rPr>
          <w:i/>
          <w:iCs/>
          <w:sz w:val="18"/>
          <w:szCs w:val="18"/>
        </w:rPr>
        <w:t>Stefano (Qualcomm) provides r02.</w:t>
      </w:r>
    </w:p>
    <w:p w14:paraId="35F67F4D" w14:textId="77777777" w:rsidR="00164F15" w:rsidRDefault="00164F15" w:rsidP="00164F15">
      <w:pPr>
        <w:pStyle w:val="FP"/>
        <w:keepNext/>
        <w:rPr>
          <w:i/>
          <w:iCs/>
          <w:sz w:val="18"/>
          <w:szCs w:val="18"/>
        </w:rPr>
      </w:pPr>
      <w:r w:rsidRPr="005B25A1">
        <w:rPr>
          <w:i/>
          <w:iCs/>
          <w:sz w:val="18"/>
          <w:szCs w:val="18"/>
        </w:rPr>
        <w:t>Shabnam (Ericsson) provides comments that there is contradicting procedure and prefers to move PC5 aspects in the new clause, see details.</w:t>
      </w:r>
    </w:p>
    <w:p w14:paraId="4C7E87B6" w14:textId="77777777" w:rsidR="00164F15" w:rsidRDefault="00164F15" w:rsidP="00164F15">
      <w:pPr>
        <w:pStyle w:val="FP"/>
        <w:keepNext/>
        <w:rPr>
          <w:i/>
          <w:iCs/>
          <w:sz w:val="18"/>
          <w:szCs w:val="18"/>
        </w:rPr>
      </w:pPr>
      <w:r w:rsidRPr="005B25A1">
        <w:rPr>
          <w:i/>
          <w:iCs/>
          <w:sz w:val="18"/>
          <w:szCs w:val="18"/>
        </w:rPr>
        <w:t>Stefano (Qualcomm) supports Shabnam.</w:t>
      </w:r>
    </w:p>
    <w:p w14:paraId="2D2929AF" w14:textId="77777777" w:rsidR="00164F15" w:rsidRDefault="00164F15" w:rsidP="00164F15">
      <w:pPr>
        <w:pStyle w:val="FP"/>
        <w:keepNext/>
        <w:rPr>
          <w:i/>
          <w:iCs/>
          <w:sz w:val="18"/>
          <w:szCs w:val="18"/>
        </w:rPr>
      </w:pPr>
      <w:r w:rsidRPr="005B25A1">
        <w:rPr>
          <w:i/>
          <w:iCs/>
          <w:sz w:val="18"/>
          <w:szCs w:val="18"/>
        </w:rPr>
        <w:t>Guanzhou (InterDigital) provides r03.</w:t>
      </w:r>
    </w:p>
    <w:p w14:paraId="1F30ECE0" w14:textId="77777777" w:rsidR="00164F15" w:rsidRDefault="00164F15" w:rsidP="00164F15">
      <w:pPr>
        <w:pStyle w:val="FP"/>
        <w:keepNext/>
        <w:rPr>
          <w:i/>
          <w:iCs/>
          <w:sz w:val="18"/>
          <w:szCs w:val="18"/>
        </w:rPr>
      </w:pPr>
      <w:r w:rsidRPr="005B25A1">
        <w:rPr>
          <w:i/>
          <w:iCs/>
          <w:sz w:val="18"/>
          <w:szCs w:val="18"/>
        </w:rPr>
        <w:t>Stefano (Qualcomm) has concerns about the additional changes and suggests we do not include the A2X Service Type derivation from CAA-level UAV ID at this meeting.</w:t>
      </w:r>
    </w:p>
    <w:p w14:paraId="32FC2019" w14:textId="77777777" w:rsidR="00164F15" w:rsidRDefault="00164F15" w:rsidP="00164F15">
      <w:pPr>
        <w:pStyle w:val="FP"/>
        <w:keepNext/>
        <w:rPr>
          <w:i/>
          <w:iCs/>
          <w:sz w:val="18"/>
          <w:szCs w:val="18"/>
        </w:rPr>
      </w:pPr>
      <w:r w:rsidRPr="005B25A1">
        <w:rPr>
          <w:i/>
          <w:iCs/>
          <w:sz w:val="18"/>
          <w:szCs w:val="18"/>
        </w:rPr>
        <w:t>Guanzhou (InterDigital) responds to Stefano.</w:t>
      </w:r>
    </w:p>
    <w:p w14:paraId="0D6826F1" w14:textId="77777777" w:rsidR="00164F15" w:rsidRDefault="00164F15" w:rsidP="00164F15">
      <w:pPr>
        <w:pStyle w:val="FP"/>
        <w:keepNext/>
        <w:rPr>
          <w:i/>
          <w:iCs/>
          <w:sz w:val="18"/>
          <w:szCs w:val="18"/>
        </w:rPr>
      </w:pPr>
      <w:r w:rsidRPr="005B25A1">
        <w:rPr>
          <w:i/>
          <w:iCs/>
          <w:sz w:val="18"/>
          <w:szCs w:val="18"/>
        </w:rPr>
        <w:t>Stefano (Qualcomm) provides R04 making the dynamic A2X service type derived from UAV ID FFS.</w:t>
      </w:r>
    </w:p>
    <w:p w14:paraId="6FAAA671" w14:textId="77777777" w:rsidR="00164F15" w:rsidRDefault="00164F15" w:rsidP="00164F15">
      <w:pPr>
        <w:pStyle w:val="FP"/>
        <w:keepNext/>
        <w:rPr>
          <w:i/>
          <w:iCs/>
          <w:sz w:val="18"/>
          <w:szCs w:val="18"/>
        </w:rPr>
      </w:pPr>
      <w:r w:rsidRPr="005B25A1">
        <w:rPr>
          <w:i/>
          <w:iCs/>
          <w:sz w:val="18"/>
          <w:szCs w:val="18"/>
        </w:rPr>
        <w:t>Guanzhou (InterDigital) provides r05.</w:t>
      </w:r>
    </w:p>
    <w:p w14:paraId="00C0346A" w14:textId="77777777" w:rsidR="00164F15" w:rsidRDefault="00164F15" w:rsidP="00164F15">
      <w:pPr>
        <w:pStyle w:val="FP"/>
        <w:keepNext/>
        <w:rPr>
          <w:i/>
          <w:iCs/>
          <w:sz w:val="18"/>
          <w:szCs w:val="18"/>
        </w:rPr>
      </w:pPr>
      <w:r w:rsidRPr="005B25A1">
        <w:rPr>
          <w:i/>
          <w:iCs/>
          <w:sz w:val="18"/>
          <w:szCs w:val="18"/>
        </w:rPr>
        <w:t>Stefano (Qualcomm) prefers R04 to give room for further discussion before we add normative text.</w:t>
      </w:r>
    </w:p>
    <w:p w14:paraId="68A7879E" w14:textId="77777777" w:rsidR="00164F15" w:rsidRDefault="00164F15" w:rsidP="00164F15">
      <w:pPr>
        <w:pStyle w:val="FP"/>
        <w:keepNext/>
        <w:rPr>
          <w:i/>
          <w:iCs/>
          <w:sz w:val="18"/>
          <w:szCs w:val="18"/>
        </w:rPr>
      </w:pPr>
      <w:r w:rsidRPr="005B25A1">
        <w:rPr>
          <w:i/>
          <w:iCs/>
          <w:sz w:val="18"/>
          <w:szCs w:val="18"/>
        </w:rPr>
        <w:t>==== Revisions Deadline ====.</w:t>
      </w:r>
    </w:p>
    <w:p w14:paraId="7E0AB2AE" w14:textId="77777777" w:rsidR="00164F15" w:rsidRDefault="00164F15" w:rsidP="00164F15">
      <w:pPr>
        <w:pStyle w:val="FP"/>
        <w:keepNext/>
        <w:rPr>
          <w:i/>
          <w:iCs/>
          <w:sz w:val="18"/>
          <w:szCs w:val="18"/>
        </w:rPr>
      </w:pPr>
      <w:r w:rsidRPr="005B25A1">
        <w:rPr>
          <w:i/>
          <w:iCs/>
          <w:sz w:val="18"/>
          <w:szCs w:val="18"/>
        </w:rPr>
        <w:t>Guanzhou (InterDigital) proposes to go with r05.</w:t>
      </w:r>
    </w:p>
    <w:p w14:paraId="7B75B34B" w14:textId="77777777" w:rsidR="00164F15" w:rsidRDefault="00164F15" w:rsidP="00164F15">
      <w:pPr>
        <w:pStyle w:val="FP"/>
        <w:keepNext/>
        <w:rPr>
          <w:i/>
          <w:iCs/>
          <w:sz w:val="18"/>
          <w:szCs w:val="18"/>
        </w:rPr>
      </w:pPr>
      <w:r w:rsidRPr="005B25A1">
        <w:rPr>
          <w:i/>
          <w:iCs/>
          <w:sz w:val="18"/>
          <w:szCs w:val="18"/>
        </w:rPr>
        <w:t>Shabnam (Ericsson) provides comments that we need a revision as per response so propose that a revision is provided to the CC#4 for approval, current versions are not acceptable.</w:t>
      </w:r>
    </w:p>
    <w:p w14:paraId="6D6C4EA3" w14:textId="77777777" w:rsidR="00164F15" w:rsidRDefault="00164F15" w:rsidP="00164F15">
      <w:pPr>
        <w:pStyle w:val="FP"/>
        <w:keepNext/>
        <w:rPr>
          <w:i/>
          <w:iCs/>
          <w:sz w:val="18"/>
          <w:szCs w:val="18"/>
        </w:rPr>
      </w:pPr>
      <w:r w:rsidRPr="005B25A1">
        <w:rPr>
          <w:i/>
          <w:iCs/>
          <w:sz w:val="18"/>
          <w:szCs w:val="18"/>
        </w:rPr>
        <w:t>Stefano (Qualcomm) can only accept R04.</w:t>
      </w:r>
    </w:p>
    <w:p w14:paraId="6F11AFEF" w14:textId="77777777" w:rsidR="00164F15" w:rsidRDefault="00164F15" w:rsidP="00164F15">
      <w:pPr>
        <w:pStyle w:val="FP"/>
        <w:keepNext/>
        <w:rPr>
          <w:i/>
          <w:iCs/>
          <w:sz w:val="18"/>
          <w:szCs w:val="18"/>
        </w:rPr>
      </w:pPr>
      <w:r w:rsidRPr="005B25A1">
        <w:rPr>
          <w:i/>
          <w:iCs/>
          <w:sz w:val="18"/>
          <w:szCs w:val="18"/>
        </w:rPr>
        <w:t>==== Final Comments Deadline ====.</w:t>
      </w:r>
    </w:p>
    <w:p w14:paraId="1497533F" w14:textId="77777777" w:rsidR="00164F15" w:rsidRPr="005B25A1" w:rsidRDefault="00164F15" w:rsidP="00164F15">
      <w:pPr>
        <w:pStyle w:val="FP"/>
        <w:keepNext/>
        <w:rPr>
          <w:i/>
          <w:iCs/>
          <w:sz w:val="18"/>
          <w:szCs w:val="18"/>
        </w:rPr>
      </w:pPr>
    </w:p>
    <w:p w14:paraId="0C614F43" w14:textId="77777777" w:rsidR="00164F15" w:rsidRPr="005B25A1" w:rsidRDefault="00164F15" w:rsidP="00164F15">
      <w:pPr>
        <w:keepNext/>
        <w:keepLines/>
        <w:rPr>
          <w:b/>
          <w:bCs/>
        </w:rPr>
      </w:pPr>
      <w:r>
        <w:rPr>
          <w:b/>
          <w:bCs/>
        </w:rPr>
        <w:t>CC#4</w:t>
      </w:r>
      <w:r w:rsidRPr="005B25A1">
        <w:rPr>
          <w:b/>
          <w:bCs/>
        </w:rPr>
        <w:t xml:space="preserve"> Discussion:</w:t>
      </w:r>
    </w:p>
    <w:p w14:paraId="0C2A79BC" w14:textId="79795531" w:rsidR="00164F15" w:rsidRPr="00164F15" w:rsidRDefault="00164F15" w:rsidP="00164F15">
      <w:pPr>
        <w:keepNext/>
        <w:keepLines/>
      </w:pPr>
      <w:r>
        <w:t xml:space="preserve">r04 was reviewed. Ericsson commented that the text needs clarifying and suggested adding a note. r04 was agreed and revised to </w:t>
      </w:r>
      <w:r w:rsidRPr="00164F15">
        <w:rPr>
          <w:color w:val="0000FF"/>
        </w:rPr>
        <w:t>S2-2301475</w:t>
      </w:r>
      <w:r>
        <w:t xml:space="preserve">, which was </w:t>
      </w:r>
      <w:r w:rsidRPr="00C3284B">
        <w:rPr>
          <w:color w:val="FF0000"/>
          <w:lang w:eastAsia="en-US"/>
        </w:rPr>
        <w:t>approved</w:t>
      </w:r>
      <w:r>
        <w:t>.</w:t>
      </w:r>
    </w:p>
    <w:p w14:paraId="548CE435" w14:textId="2AFC5EE8" w:rsidR="00164F15" w:rsidRPr="00EB0339" w:rsidRDefault="00164F15" w:rsidP="00164F15">
      <w:r w:rsidRPr="005B25A1">
        <w:rPr>
          <w:b/>
          <w:bCs/>
        </w:rPr>
        <w:t>Status:</w:t>
      </w:r>
      <w:r>
        <w:t xml:space="preserve"> r04 was agreed and revised to </w:t>
      </w:r>
      <w:r w:rsidRPr="00164F15">
        <w:rPr>
          <w:color w:val="0000FF"/>
        </w:rPr>
        <w:t>S2-2301475</w:t>
      </w:r>
      <w:r>
        <w:t xml:space="preserve">, which was </w:t>
      </w:r>
      <w:r w:rsidRPr="00C3284B">
        <w:rPr>
          <w:color w:val="FF0000"/>
          <w:lang w:eastAsia="en-US"/>
        </w:rPr>
        <w:t>approved</w:t>
      </w:r>
      <w:r>
        <w:t>.</w:t>
      </w:r>
    </w:p>
    <w:p w14:paraId="49CF50D0" w14:textId="77777777" w:rsidR="00321113" w:rsidRDefault="00321113" w:rsidP="008F68AC">
      <w:pPr>
        <w:rPr>
          <w:lang w:eastAsia="en-US"/>
        </w:rPr>
      </w:pPr>
    </w:p>
    <w:p w14:paraId="07E3A5EC" w14:textId="77777777" w:rsidR="00164F15" w:rsidRDefault="00164F15" w:rsidP="00164F15">
      <w:pPr>
        <w:pStyle w:val="NormTop"/>
      </w:pPr>
      <w:r>
        <w:rPr>
          <w:color w:val="0000FF"/>
        </w:rPr>
        <w:t>S2-2300463</w:t>
      </w:r>
      <w:r w:rsidRPr="00D53282">
        <w:t xml:space="preserve"> </w:t>
      </w:r>
      <w:r>
        <w:t>(CR) 23.273 CR0267 (Rel-18, 'F'): Removing PLMN Operator Class related to NWDAF (Source: Inspur)</w:t>
      </w:r>
      <w:r>
        <w:br/>
      </w:r>
      <w:r w:rsidRPr="00D53282">
        <w:rPr>
          <w:b/>
        </w:rPr>
        <w:t>Document for:</w:t>
      </w:r>
      <w:r w:rsidRPr="00D53282">
        <w:t xml:space="preserve"> </w:t>
      </w:r>
      <w:r>
        <w:t>Approval</w:t>
      </w:r>
      <w:r>
        <w:br/>
      </w:r>
      <w:r w:rsidRPr="00D53282">
        <w:rPr>
          <w:b/>
        </w:rPr>
        <w:t>Abstract:</w:t>
      </w:r>
      <w:r w:rsidRPr="00D53282">
        <w:t xml:space="preserve"> </w:t>
      </w:r>
      <w:r>
        <w:br/>
        <w:t>Summary of change: Remove the defination of new PLMN Operator Class related to NWDAF.</w:t>
      </w:r>
    </w:p>
    <w:p w14:paraId="4361140B" w14:textId="77777777" w:rsidR="00164F15" w:rsidRPr="005B25A1" w:rsidRDefault="00164F15" w:rsidP="00164F15">
      <w:pPr>
        <w:pStyle w:val="FP"/>
        <w:keepNext/>
        <w:rPr>
          <w:b/>
          <w:bCs/>
          <w:i/>
          <w:iCs/>
          <w:sz w:val="18"/>
          <w:szCs w:val="18"/>
        </w:rPr>
      </w:pPr>
      <w:r w:rsidRPr="005B25A1">
        <w:rPr>
          <w:b/>
          <w:bCs/>
          <w:i/>
          <w:iCs/>
          <w:sz w:val="18"/>
          <w:szCs w:val="18"/>
        </w:rPr>
        <w:t>e-mail discussion:</w:t>
      </w:r>
    </w:p>
    <w:p w14:paraId="7E4AC482" w14:textId="77777777" w:rsidR="00164F15" w:rsidRDefault="00164F15" w:rsidP="00164F15">
      <w:pPr>
        <w:pStyle w:val="FP"/>
        <w:keepNext/>
        <w:rPr>
          <w:i/>
          <w:iCs/>
          <w:sz w:val="18"/>
          <w:szCs w:val="18"/>
        </w:rPr>
      </w:pPr>
      <w:r w:rsidRPr="005B25A1">
        <w:rPr>
          <w:i/>
          <w:iCs/>
          <w:sz w:val="18"/>
          <w:szCs w:val="18"/>
        </w:rPr>
        <w:t>Yunjing (CATT) asks questions for clarification.</w:t>
      </w:r>
    </w:p>
    <w:p w14:paraId="15619941" w14:textId="77777777" w:rsidR="00164F15" w:rsidRDefault="00164F15" w:rsidP="00164F15">
      <w:pPr>
        <w:pStyle w:val="FP"/>
        <w:keepNext/>
        <w:rPr>
          <w:i/>
          <w:iCs/>
          <w:sz w:val="18"/>
          <w:szCs w:val="18"/>
        </w:rPr>
      </w:pPr>
      <w:r w:rsidRPr="005B25A1">
        <w:rPr>
          <w:i/>
          <w:iCs/>
          <w:sz w:val="18"/>
          <w:szCs w:val="18"/>
        </w:rPr>
        <w:t>Amy (vivo) provides further analytics and comments.</w:t>
      </w:r>
    </w:p>
    <w:p w14:paraId="5C4106FD" w14:textId="77777777" w:rsidR="00164F15" w:rsidRDefault="00164F15" w:rsidP="00164F15">
      <w:pPr>
        <w:pStyle w:val="FP"/>
        <w:keepNext/>
        <w:rPr>
          <w:i/>
          <w:iCs/>
          <w:sz w:val="18"/>
          <w:szCs w:val="18"/>
        </w:rPr>
      </w:pPr>
      <w:r w:rsidRPr="005B25A1">
        <w:rPr>
          <w:i/>
          <w:iCs/>
          <w:sz w:val="18"/>
          <w:szCs w:val="18"/>
        </w:rPr>
        <w:t>Scott (Inspur) provides response.</w:t>
      </w:r>
    </w:p>
    <w:p w14:paraId="45B5F07A" w14:textId="77777777" w:rsidR="00164F15" w:rsidRDefault="00164F15" w:rsidP="00164F15">
      <w:pPr>
        <w:pStyle w:val="FP"/>
        <w:keepNext/>
        <w:rPr>
          <w:i/>
          <w:iCs/>
          <w:sz w:val="18"/>
          <w:szCs w:val="18"/>
        </w:rPr>
      </w:pPr>
      <w:r w:rsidRPr="005B25A1">
        <w:rPr>
          <w:i/>
          <w:iCs/>
          <w:sz w:val="18"/>
          <w:szCs w:val="18"/>
        </w:rPr>
        <w:t>Yunjing(CATT) replies.</w:t>
      </w:r>
    </w:p>
    <w:p w14:paraId="6FD7469E" w14:textId="77777777" w:rsidR="00164F15" w:rsidRDefault="00164F15" w:rsidP="00164F15">
      <w:pPr>
        <w:pStyle w:val="FP"/>
        <w:keepNext/>
        <w:rPr>
          <w:i/>
          <w:iCs/>
          <w:sz w:val="18"/>
          <w:szCs w:val="18"/>
        </w:rPr>
      </w:pPr>
      <w:r w:rsidRPr="005B25A1">
        <w:rPr>
          <w:i/>
          <w:iCs/>
          <w:sz w:val="18"/>
          <w:szCs w:val="18"/>
        </w:rPr>
        <w:t>Scott(Inspur) replies.</w:t>
      </w:r>
    </w:p>
    <w:p w14:paraId="30BD147C" w14:textId="77777777" w:rsidR="00164F15" w:rsidRDefault="00164F15" w:rsidP="00164F15">
      <w:pPr>
        <w:pStyle w:val="FP"/>
        <w:keepNext/>
        <w:rPr>
          <w:i/>
          <w:iCs/>
          <w:sz w:val="18"/>
          <w:szCs w:val="18"/>
        </w:rPr>
      </w:pPr>
      <w:r w:rsidRPr="005B25A1">
        <w:rPr>
          <w:i/>
          <w:iCs/>
          <w:sz w:val="18"/>
          <w:szCs w:val="18"/>
        </w:rPr>
        <w:t>Yunjing (CATT) replies.</w:t>
      </w:r>
    </w:p>
    <w:p w14:paraId="60C7A0E7" w14:textId="77777777" w:rsidR="00164F15" w:rsidRDefault="00164F15" w:rsidP="00164F15">
      <w:pPr>
        <w:pStyle w:val="FP"/>
        <w:keepNext/>
        <w:rPr>
          <w:i/>
          <w:iCs/>
          <w:sz w:val="18"/>
          <w:szCs w:val="18"/>
        </w:rPr>
      </w:pPr>
      <w:r w:rsidRPr="005B25A1">
        <w:rPr>
          <w:i/>
          <w:iCs/>
          <w:sz w:val="18"/>
          <w:szCs w:val="18"/>
        </w:rPr>
        <w:t>Amy (vivo) provides opinions.</w:t>
      </w:r>
    </w:p>
    <w:p w14:paraId="65749F2C" w14:textId="77777777" w:rsidR="00164F15" w:rsidRDefault="00164F15" w:rsidP="00164F15">
      <w:pPr>
        <w:pStyle w:val="FP"/>
        <w:keepNext/>
        <w:rPr>
          <w:i/>
          <w:iCs/>
          <w:sz w:val="18"/>
          <w:szCs w:val="18"/>
        </w:rPr>
      </w:pPr>
      <w:r w:rsidRPr="005B25A1">
        <w:rPr>
          <w:i/>
          <w:iCs/>
          <w:sz w:val="18"/>
          <w:szCs w:val="18"/>
        </w:rPr>
        <w:t>Amy (vivo) provides r01.</w:t>
      </w:r>
    </w:p>
    <w:p w14:paraId="460B5258" w14:textId="77777777" w:rsidR="00164F15" w:rsidRDefault="00164F15" w:rsidP="00164F15">
      <w:pPr>
        <w:pStyle w:val="FP"/>
        <w:keepNext/>
        <w:rPr>
          <w:i/>
          <w:iCs/>
          <w:sz w:val="18"/>
          <w:szCs w:val="18"/>
        </w:rPr>
      </w:pPr>
      <w:r w:rsidRPr="005B25A1">
        <w:rPr>
          <w:i/>
          <w:iCs/>
          <w:sz w:val="18"/>
          <w:szCs w:val="18"/>
        </w:rPr>
        <w:t>Scott (Inspur) comments:</w:t>
      </w:r>
    </w:p>
    <w:p w14:paraId="3B62E15F" w14:textId="77777777" w:rsidR="00164F15" w:rsidRDefault="00164F15" w:rsidP="00164F15">
      <w:pPr>
        <w:pStyle w:val="FP"/>
        <w:keepNext/>
        <w:rPr>
          <w:i/>
          <w:iCs/>
          <w:sz w:val="18"/>
          <w:szCs w:val="18"/>
        </w:rPr>
      </w:pPr>
      <w:r w:rsidRPr="005B25A1">
        <w:rPr>
          <w:i/>
          <w:iCs/>
          <w:sz w:val="18"/>
          <w:szCs w:val="18"/>
        </w:rPr>
        <w:t>Scott(Inspur) provides r02.</w:t>
      </w:r>
    </w:p>
    <w:p w14:paraId="5B6CC676" w14:textId="77777777" w:rsidR="00164F15" w:rsidRDefault="00164F15" w:rsidP="00164F15">
      <w:pPr>
        <w:pStyle w:val="FP"/>
        <w:keepNext/>
        <w:rPr>
          <w:i/>
          <w:iCs/>
          <w:sz w:val="18"/>
          <w:szCs w:val="18"/>
        </w:rPr>
      </w:pPr>
      <w:r w:rsidRPr="005B25A1">
        <w:rPr>
          <w:i/>
          <w:iCs/>
          <w:sz w:val="18"/>
          <w:szCs w:val="18"/>
        </w:rPr>
        <w:t>Amy (vivo) provides comments.</w:t>
      </w:r>
    </w:p>
    <w:p w14:paraId="77068B9C" w14:textId="77777777" w:rsidR="00164F15" w:rsidRDefault="00164F15" w:rsidP="00164F15">
      <w:pPr>
        <w:pStyle w:val="FP"/>
        <w:keepNext/>
        <w:rPr>
          <w:i/>
          <w:iCs/>
          <w:sz w:val="18"/>
          <w:szCs w:val="18"/>
        </w:rPr>
      </w:pPr>
      <w:r w:rsidRPr="005B25A1">
        <w:rPr>
          <w:i/>
          <w:iCs/>
          <w:sz w:val="18"/>
          <w:szCs w:val="18"/>
        </w:rPr>
        <w:t>Leo (Deutsche Telekom) provides comments.</w:t>
      </w:r>
    </w:p>
    <w:p w14:paraId="5126CB58" w14:textId="77777777" w:rsidR="00164F15" w:rsidRDefault="00164F15" w:rsidP="00164F15">
      <w:pPr>
        <w:pStyle w:val="FP"/>
        <w:keepNext/>
        <w:rPr>
          <w:i/>
          <w:iCs/>
          <w:sz w:val="18"/>
          <w:szCs w:val="18"/>
        </w:rPr>
      </w:pPr>
      <w:r w:rsidRPr="005B25A1">
        <w:rPr>
          <w:i/>
          <w:iCs/>
          <w:sz w:val="18"/>
          <w:szCs w:val="18"/>
        </w:rPr>
        <w:t>Scott(Inspur) replies to Amy (vivo).</w:t>
      </w:r>
    </w:p>
    <w:p w14:paraId="5853C98E" w14:textId="77777777" w:rsidR="00164F15" w:rsidRDefault="00164F15" w:rsidP="00164F15">
      <w:pPr>
        <w:pStyle w:val="FP"/>
        <w:keepNext/>
        <w:rPr>
          <w:i/>
          <w:iCs/>
          <w:sz w:val="18"/>
          <w:szCs w:val="18"/>
        </w:rPr>
      </w:pPr>
      <w:r w:rsidRPr="005B25A1">
        <w:rPr>
          <w:i/>
          <w:iCs/>
          <w:sz w:val="18"/>
          <w:szCs w:val="18"/>
        </w:rPr>
        <w:t>Amy (vivo) provides an understanding about O&amp;M LCS client.</w:t>
      </w:r>
    </w:p>
    <w:p w14:paraId="21683D94" w14:textId="77777777" w:rsidR="00164F15" w:rsidRDefault="00164F15" w:rsidP="00164F15">
      <w:pPr>
        <w:pStyle w:val="FP"/>
        <w:keepNext/>
        <w:rPr>
          <w:i/>
          <w:iCs/>
          <w:sz w:val="18"/>
          <w:szCs w:val="18"/>
        </w:rPr>
      </w:pPr>
      <w:r w:rsidRPr="005B25A1">
        <w:rPr>
          <w:i/>
          <w:iCs/>
          <w:sz w:val="18"/>
          <w:szCs w:val="18"/>
        </w:rPr>
        <w:t>Scott(Inspur) replies to Amy(Vivo).</w:t>
      </w:r>
    </w:p>
    <w:p w14:paraId="370F2D4F" w14:textId="77777777" w:rsidR="00164F15" w:rsidRDefault="00164F15" w:rsidP="00164F15">
      <w:pPr>
        <w:pStyle w:val="FP"/>
        <w:keepNext/>
        <w:rPr>
          <w:i/>
          <w:iCs/>
          <w:sz w:val="18"/>
          <w:szCs w:val="18"/>
        </w:rPr>
      </w:pPr>
      <w:r w:rsidRPr="005B25A1">
        <w:rPr>
          <w:i/>
          <w:iCs/>
          <w:sz w:val="18"/>
          <w:szCs w:val="18"/>
        </w:rPr>
        <w:t>==== Revisions Deadline ====.</w:t>
      </w:r>
    </w:p>
    <w:p w14:paraId="5C4A01AB" w14:textId="77777777" w:rsidR="00164F15" w:rsidRDefault="00164F15" w:rsidP="00164F15">
      <w:pPr>
        <w:pStyle w:val="FP"/>
        <w:keepNext/>
        <w:rPr>
          <w:i/>
          <w:iCs/>
          <w:sz w:val="18"/>
          <w:szCs w:val="18"/>
        </w:rPr>
      </w:pPr>
      <w:r w:rsidRPr="005B25A1">
        <w:rPr>
          <w:i/>
          <w:iCs/>
          <w:sz w:val="18"/>
          <w:szCs w:val="18"/>
        </w:rPr>
        <w:t>Runze (Huawei) propose the paper for CC#4.</w:t>
      </w:r>
    </w:p>
    <w:p w14:paraId="1E2EF263" w14:textId="77777777" w:rsidR="00164F15" w:rsidRDefault="00164F15" w:rsidP="00164F15">
      <w:pPr>
        <w:pStyle w:val="FP"/>
        <w:keepNext/>
        <w:rPr>
          <w:i/>
          <w:iCs/>
          <w:sz w:val="18"/>
          <w:szCs w:val="18"/>
        </w:rPr>
      </w:pPr>
      <w:r w:rsidRPr="005B25A1">
        <w:rPr>
          <w:i/>
          <w:iCs/>
          <w:sz w:val="18"/>
          <w:szCs w:val="18"/>
        </w:rPr>
        <w:t>==== Final Comments Deadline ====.</w:t>
      </w:r>
    </w:p>
    <w:p w14:paraId="0A157DB6" w14:textId="77777777" w:rsidR="00164F15" w:rsidRPr="005B25A1" w:rsidRDefault="00164F15" w:rsidP="00164F15">
      <w:pPr>
        <w:pStyle w:val="FP"/>
        <w:keepNext/>
        <w:rPr>
          <w:i/>
          <w:iCs/>
          <w:sz w:val="18"/>
          <w:szCs w:val="18"/>
        </w:rPr>
      </w:pPr>
    </w:p>
    <w:p w14:paraId="75845601" w14:textId="77777777" w:rsidR="00164F15" w:rsidRPr="005B25A1" w:rsidRDefault="00164F15" w:rsidP="00164F15">
      <w:pPr>
        <w:keepNext/>
        <w:keepLines/>
        <w:rPr>
          <w:b/>
          <w:bCs/>
        </w:rPr>
      </w:pPr>
      <w:r>
        <w:rPr>
          <w:b/>
          <w:bCs/>
        </w:rPr>
        <w:t>CC#4</w:t>
      </w:r>
      <w:r w:rsidRPr="005B25A1">
        <w:rPr>
          <w:b/>
          <w:bCs/>
        </w:rPr>
        <w:t xml:space="preserve"> Discussion:</w:t>
      </w:r>
    </w:p>
    <w:p w14:paraId="70E4489D" w14:textId="55A118F3" w:rsidR="00164F15" w:rsidRPr="00164F15" w:rsidRDefault="00164F15" w:rsidP="00164F15">
      <w:pPr>
        <w:keepNext/>
        <w:keepLines/>
      </w:pPr>
      <w:r>
        <w:t xml:space="preserve">This was </w:t>
      </w:r>
      <w:r w:rsidRPr="00164F15">
        <w:rPr>
          <w:color w:val="0000FF"/>
        </w:rPr>
        <w:t>postponed</w:t>
      </w:r>
      <w:r>
        <w:t>.</w:t>
      </w:r>
    </w:p>
    <w:p w14:paraId="00C2B0BD" w14:textId="1C84F9A3" w:rsidR="00164F15" w:rsidRPr="00164F15" w:rsidRDefault="00164F15" w:rsidP="00164F15">
      <w:r w:rsidRPr="005B25A1">
        <w:rPr>
          <w:b/>
          <w:bCs/>
        </w:rPr>
        <w:t>Status:</w:t>
      </w:r>
      <w:r>
        <w:t xml:space="preserve"> </w:t>
      </w:r>
      <w:r w:rsidRPr="00164F15">
        <w:rPr>
          <w:color w:val="0000FF"/>
        </w:rPr>
        <w:t>Postponed</w:t>
      </w:r>
      <w:r>
        <w:t>.</w:t>
      </w:r>
    </w:p>
    <w:p w14:paraId="0C0E2212" w14:textId="3C1BA6F6" w:rsidR="00321113" w:rsidRDefault="00321113" w:rsidP="008F68AC">
      <w:pPr>
        <w:rPr>
          <w:lang w:eastAsia="en-US"/>
        </w:rPr>
      </w:pPr>
    </w:p>
    <w:p w14:paraId="54E34FC1" w14:textId="77777777" w:rsidR="00164F15" w:rsidRDefault="00164F15" w:rsidP="00164F15">
      <w:pPr>
        <w:pStyle w:val="NormTop"/>
      </w:pPr>
      <w:r>
        <w:rPr>
          <w:color w:val="0000FF"/>
        </w:rPr>
        <w:t>S2-2300954</w:t>
      </w:r>
      <w:r w:rsidRPr="00D53282">
        <w:t xml:space="preserve"> </w:t>
      </w:r>
      <w:r>
        <w:t>(CR) 23.273 CR0283 (Rel-18, 'B'): Introduce new feature: support of low power and high accuracy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Specify the new feature support of low power and high accuracy positioning in the TS 23.273.</w:t>
      </w:r>
    </w:p>
    <w:p w14:paraId="2F7782FE" w14:textId="77777777" w:rsidR="00164F15" w:rsidRPr="005B25A1" w:rsidRDefault="00164F15" w:rsidP="00164F15">
      <w:pPr>
        <w:pStyle w:val="FP"/>
        <w:keepNext/>
        <w:rPr>
          <w:b/>
          <w:bCs/>
          <w:i/>
          <w:iCs/>
          <w:sz w:val="18"/>
          <w:szCs w:val="18"/>
        </w:rPr>
      </w:pPr>
      <w:r w:rsidRPr="005B25A1">
        <w:rPr>
          <w:b/>
          <w:bCs/>
          <w:i/>
          <w:iCs/>
          <w:sz w:val="18"/>
          <w:szCs w:val="18"/>
        </w:rPr>
        <w:t>e-mail discussion:</w:t>
      </w:r>
    </w:p>
    <w:p w14:paraId="16E928FC" w14:textId="77777777" w:rsidR="00164F15" w:rsidRDefault="00164F15" w:rsidP="00164F15">
      <w:pPr>
        <w:pStyle w:val="FP"/>
        <w:keepNext/>
        <w:rPr>
          <w:i/>
          <w:iCs/>
          <w:sz w:val="18"/>
          <w:szCs w:val="18"/>
        </w:rPr>
      </w:pPr>
      <w:r w:rsidRPr="005B25A1">
        <w:rPr>
          <w:i/>
          <w:iCs/>
          <w:sz w:val="18"/>
          <w:szCs w:val="18"/>
        </w:rPr>
        <w:t>Chunhui (Xiaomi) suggests to take the UE configuration/preference into account and provides r01.</w:t>
      </w:r>
    </w:p>
    <w:p w14:paraId="09D615CE" w14:textId="77777777" w:rsidR="00164F15" w:rsidRDefault="00164F15" w:rsidP="00164F15">
      <w:pPr>
        <w:pStyle w:val="FP"/>
        <w:keepNext/>
        <w:rPr>
          <w:i/>
          <w:iCs/>
          <w:sz w:val="18"/>
          <w:szCs w:val="18"/>
        </w:rPr>
      </w:pPr>
      <w:r w:rsidRPr="005B25A1">
        <w:rPr>
          <w:i/>
          <w:iCs/>
          <w:sz w:val="18"/>
          <w:szCs w:val="18"/>
        </w:rPr>
        <w:t>Stephen (Qualcomm) disagrees the r01 and provides an r02.</w:t>
      </w:r>
    </w:p>
    <w:p w14:paraId="750F3389" w14:textId="77777777" w:rsidR="00164F15" w:rsidRDefault="00164F15" w:rsidP="00164F15">
      <w:pPr>
        <w:pStyle w:val="FP"/>
        <w:keepNext/>
        <w:rPr>
          <w:i/>
          <w:iCs/>
          <w:sz w:val="18"/>
          <w:szCs w:val="18"/>
        </w:rPr>
      </w:pPr>
      <w:r w:rsidRPr="005B25A1">
        <w:rPr>
          <w:i/>
          <w:iCs/>
          <w:sz w:val="18"/>
          <w:szCs w:val="18"/>
        </w:rPr>
        <w:t>Chunhui (Xiaomi) replies the comments from Stephen(QC).</w:t>
      </w:r>
    </w:p>
    <w:p w14:paraId="6338F558" w14:textId="77777777" w:rsidR="00164F15" w:rsidRDefault="00164F15" w:rsidP="00164F15">
      <w:pPr>
        <w:pStyle w:val="FP"/>
        <w:keepNext/>
        <w:rPr>
          <w:i/>
          <w:iCs/>
          <w:sz w:val="18"/>
          <w:szCs w:val="18"/>
        </w:rPr>
      </w:pPr>
      <w:r w:rsidRPr="005B25A1">
        <w:rPr>
          <w:i/>
          <w:iCs/>
          <w:sz w:val="18"/>
          <w:szCs w:val="18"/>
        </w:rPr>
        <w:t>Scott (Inspur) comments.</w:t>
      </w:r>
    </w:p>
    <w:p w14:paraId="1B292470" w14:textId="77777777" w:rsidR="00164F15" w:rsidRDefault="00164F15" w:rsidP="00164F15">
      <w:pPr>
        <w:pStyle w:val="FP"/>
        <w:keepNext/>
        <w:rPr>
          <w:i/>
          <w:iCs/>
          <w:sz w:val="18"/>
          <w:szCs w:val="18"/>
        </w:rPr>
      </w:pPr>
      <w:r w:rsidRPr="005B25A1">
        <w:rPr>
          <w:i/>
          <w:iCs/>
          <w:sz w:val="18"/>
          <w:szCs w:val="18"/>
        </w:rPr>
        <w:t>==== Revisions Deadline ====.</w:t>
      </w:r>
    </w:p>
    <w:p w14:paraId="14678CA5" w14:textId="77777777" w:rsidR="00164F15" w:rsidRDefault="00164F15" w:rsidP="00164F15">
      <w:pPr>
        <w:pStyle w:val="FP"/>
        <w:keepNext/>
        <w:rPr>
          <w:i/>
          <w:iCs/>
          <w:sz w:val="18"/>
          <w:szCs w:val="18"/>
        </w:rPr>
      </w:pPr>
      <w:r w:rsidRPr="005B25A1">
        <w:rPr>
          <w:i/>
          <w:iCs/>
          <w:sz w:val="18"/>
          <w:szCs w:val="18"/>
        </w:rPr>
        <w:t>Chunhui (Xiaomi) objects to r02 since it does not consider the UE configuration/preference.</w:t>
      </w:r>
    </w:p>
    <w:p w14:paraId="638B5302" w14:textId="77777777" w:rsidR="00164F15" w:rsidRDefault="00164F15" w:rsidP="00164F15">
      <w:pPr>
        <w:pStyle w:val="FP"/>
        <w:keepNext/>
        <w:rPr>
          <w:i/>
          <w:iCs/>
          <w:sz w:val="18"/>
          <w:szCs w:val="18"/>
        </w:rPr>
      </w:pPr>
      <w:r w:rsidRPr="005B25A1">
        <w:rPr>
          <w:i/>
          <w:iCs/>
          <w:sz w:val="18"/>
          <w:szCs w:val="18"/>
        </w:rPr>
        <w:t>Stephen (Qualcomm) can agree the r02 but not r01 or r00.</w:t>
      </w:r>
    </w:p>
    <w:p w14:paraId="72FC4EFD" w14:textId="77777777" w:rsidR="00164F15" w:rsidRDefault="00164F15" w:rsidP="00164F15">
      <w:pPr>
        <w:pStyle w:val="FP"/>
        <w:keepNext/>
        <w:rPr>
          <w:i/>
          <w:iCs/>
          <w:sz w:val="18"/>
          <w:szCs w:val="18"/>
        </w:rPr>
      </w:pPr>
      <w:r w:rsidRPr="005B25A1">
        <w:rPr>
          <w:i/>
          <w:iCs/>
          <w:sz w:val="18"/>
          <w:szCs w:val="18"/>
        </w:rPr>
        <w:t>Runze (Huawei) propose the paper for CC#4.</w:t>
      </w:r>
    </w:p>
    <w:p w14:paraId="546F22E4" w14:textId="77777777" w:rsidR="00164F15" w:rsidRDefault="00164F15" w:rsidP="00164F15">
      <w:pPr>
        <w:pStyle w:val="FP"/>
        <w:keepNext/>
        <w:rPr>
          <w:i/>
          <w:iCs/>
          <w:sz w:val="18"/>
          <w:szCs w:val="18"/>
        </w:rPr>
      </w:pPr>
      <w:r w:rsidRPr="005B25A1">
        <w:rPr>
          <w:i/>
          <w:iCs/>
          <w:sz w:val="18"/>
          <w:szCs w:val="18"/>
        </w:rPr>
        <w:t>==== Final Comments Deadline ====.</w:t>
      </w:r>
    </w:p>
    <w:p w14:paraId="469A5CB8" w14:textId="77777777" w:rsidR="00164F15" w:rsidRPr="005B25A1" w:rsidRDefault="00164F15" w:rsidP="00164F15">
      <w:pPr>
        <w:pStyle w:val="FP"/>
        <w:keepNext/>
        <w:rPr>
          <w:i/>
          <w:iCs/>
          <w:sz w:val="18"/>
          <w:szCs w:val="18"/>
        </w:rPr>
      </w:pPr>
    </w:p>
    <w:p w14:paraId="2AE3DB28" w14:textId="77777777" w:rsidR="00164F15" w:rsidRPr="005B25A1" w:rsidRDefault="00164F15" w:rsidP="00164F15">
      <w:pPr>
        <w:keepNext/>
        <w:keepLines/>
        <w:rPr>
          <w:b/>
          <w:bCs/>
        </w:rPr>
      </w:pPr>
      <w:r>
        <w:rPr>
          <w:b/>
          <w:bCs/>
        </w:rPr>
        <w:t>CC#4</w:t>
      </w:r>
      <w:r w:rsidRPr="005B25A1">
        <w:rPr>
          <w:b/>
          <w:bCs/>
        </w:rPr>
        <w:t xml:space="preserve"> Discussion:</w:t>
      </w:r>
    </w:p>
    <w:p w14:paraId="12FBBF73" w14:textId="7D726307" w:rsidR="00164F15" w:rsidRPr="00164F15" w:rsidRDefault="00164F15" w:rsidP="00164F15">
      <w:pPr>
        <w:keepNext/>
        <w:keepLines/>
      </w:pPr>
      <w:r>
        <w:t xml:space="preserve">r02 with an editor's note was proposed. r02 with an editor's note was agreed and revised to </w:t>
      </w:r>
      <w:r w:rsidRPr="00164F15">
        <w:rPr>
          <w:color w:val="0000FF"/>
        </w:rPr>
        <w:t>S2-230147</w:t>
      </w:r>
      <w:r>
        <w:rPr>
          <w:color w:val="0000FF"/>
        </w:rPr>
        <w:t>6</w:t>
      </w:r>
      <w:r>
        <w:t xml:space="preserve">, which was </w:t>
      </w:r>
      <w:r w:rsidRPr="00C3284B">
        <w:rPr>
          <w:color w:val="FF0000"/>
          <w:lang w:eastAsia="en-US"/>
        </w:rPr>
        <w:t>approved</w:t>
      </w:r>
      <w:r>
        <w:t>.</w:t>
      </w:r>
    </w:p>
    <w:p w14:paraId="5EEC656F" w14:textId="08D61D00" w:rsidR="00164F15" w:rsidRPr="00EB0339" w:rsidRDefault="00164F15" w:rsidP="00164F15">
      <w:r w:rsidRPr="005B25A1">
        <w:rPr>
          <w:b/>
          <w:bCs/>
        </w:rPr>
        <w:t>Status:</w:t>
      </w:r>
      <w:r>
        <w:t xml:space="preserve"> r02 + EN was agreed and revised to </w:t>
      </w:r>
      <w:r w:rsidRPr="00164F15">
        <w:rPr>
          <w:color w:val="0000FF"/>
        </w:rPr>
        <w:t>S2-230147</w:t>
      </w:r>
      <w:r>
        <w:rPr>
          <w:color w:val="0000FF"/>
        </w:rPr>
        <w:t>6</w:t>
      </w:r>
      <w:r>
        <w:t xml:space="preserve">, which was </w:t>
      </w:r>
      <w:r w:rsidRPr="00C3284B">
        <w:rPr>
          <w:color w:val="FF0000"/>
          <w:lang w:eastAsia="en-US"/>
        </w:rPr>
        <w:t>approved</w:t>
      </w:r>
      <w:r>
        <w:t>.</w:t>
      </w:r>
    </w:p>
    <w:p w14:paraId="0BE0FFD1" w14:textId="48030652" w:rsidR="00164F15" w:rsidRDefault="00164F15" w:rsidP="008F68AC">
      <w:pPr>
        <w:rPr>
          <w:lang w:eastAsia="en-US"/>
        </w:rPr>
      </w:pPr>
    </w:p>
    <w:p w14:paraId="1B1D50D2" w14:textId="77777777" w:rsidR="00164F15" w:rsidRDefault="00164F15" w:rsidP="00164F15">
      <w:pPr>
        <w:pStyle w:val="NormTop"/>
      </w:pPr>
      <w:r>
        <w:rPr>
          <w:color w:val="0000FF"/>
        </w:rPr>
        <w:t>S2-2301180</w:t>
      </w:r>
      <w:r w:rsidRPr="00D53282">
        <w:t xml:space="preserve"> </w:t>
      </w:r>
      <w:r>
        <w:t>(CR) 23.501 CR4081 (Rel-18, 'B'): CN based MT communication capability indication (Source: ZTE)</w:t>
      </w:r>
      <w:r>
        <w:br/>
      </w:r>
      <w:r w:rsidRPr="00D53282">
        <w:rPr>
          <w:b/>
        </w:rPr>
        <w:t>Document for:</w:t>
      </w:r>
      <w:r w:rsidRPr="00D53282">
        <w:t xml:space="preserve"> </w:t>
      </w:r>
      <w:r>
        <w:t>Approval</w:t>
      </w:r>
      <w:r>
        <w:br/>
      </w:r>
      <w:r w:rsidRPr="00D53282">
        <w:rPr>
          <w:b/>
        </w:rPr>
        <w:t>Abstract:</w:t>
      </w:r>
      <w:r w:rsidRPr="00D53282">
        <w:t xml:space="preserve"> </w:t>
      </w:r>
      <w:r>
        <w:br/>
        <w:t>Clarify the condition to report the RRC-CONNECTED state to AMF. Add support indication in RRC Inactive Assistance Information.</w:t>
      </w:r>
    </w:p>
    <w:p w14:paraId="4EB24954" w14:textId="77777777" w:rsidR="00164F15" w:rsidRPr="005B25A1" w:rsidRDefault="00164F15" w:rsidP="00164F15">
      <w:pPr>
        <w:pStyle w:val="FP"/>
        <w:keepNext/>
        <w:rPr>
          <w:b/>
          <w:bCs/>
          <w:i/>
          <w:iCs/>
          <w:sz w:val="18"/>
          <w:szCs w:val="18"/>
        </w:rPr>
      </w:pPr>
      <w:r w:rsidRPr="005B25A1">
        <w:rPr>
          <w:b/>
          <w:bCs/>
          <w:i/>
          <w:iCs/>
          <w:sz w:val="18"/>
          <w:szCs w:val="18"/>
        </w:rPr>
        <w:t>e-mail discussion:</w:t>
      </w:r>
    </w:p>
    <w:p w14:paraId="28B3E878" w14:textId="77777777" w:rsidR="00164F15" w:rsidRDefault="00164F15" w:rsidP="00164F15">
      <w:pPr>
        <w:pStyle w:val="FP"/>
        <w:keepNext/>
        <w:rPr>
          <w:i/>
          <w:iCs/>
          <w:sz w:val="18"/>
          <w:szCs w:val="18"/>
        </w:rPr>
      </w:pPr>
      <w:r w:rsidRPr="005B25A1">
        <w:rPr>
          <w:i/>
          <w:iCs/>
          <w:sz w:val="18"/>
          <w:szCs w:val="18"/>
        </w:rPr>
        <w:t>Steve (Huawei) comments.</w:t>
      </w:r>
    </w:p>
    <w:p w14:paraId="18EA0BFA" w14:textId="77777777" w:rsidR="00164F15" w:rsidRDefault="00164F15" w:rsidP="00164F15">
      <w:pPr>
        <w:pStyle w:val="FP"/>
        <w:keepNext/>
        <w:rPr>
          <w:i/>
          <w:iCs/>
          <w:sz w:val="18"/>
          <w:szCs w:val="18"/>
        </w:rPr>
      </w:pPr>
      <w:r w:rsidRPr="005B25A1">
        <w:rPr>
          <w:i/>
          <w:iCs/>
          <w:sz w:val="18"/>
          <w:szCs w:val="18"/>
        </w:rPr>
        <w:t>Miguel (Qualcomm) comments.</w:t>
      </w:r>
    </w:p>
    <w:p w14:paraId="65DA3B21" w14:textId="77777777" w:rsidR="00164F15" w:rsidRDefault="00164F15" w:rsidP="00164F15">
      <w:pPr>
        <w:pStyle w:val="FP"/>
        <w:keepNext/>
        <w:rPr>
          <w:i/>
          <w:iCs/>
          <w:sz w:val="18"/>
          <w:szCs w:val="18"/>
        </w:rPr>
      </w:pPr>
      <w:r w:rsidRPr="005B25A1">
        <w:rPr>
          <w:i/>
          <w:iCs/>
          <w:sz w:val="18"/>
          <w:szCs w:val="18"/>
        </w:rPr>
        <w:t>Miguel (Qualcomm) replies to Steve.</w:t>
      </w:r>
    </w:p>
    <w:p w14:paraId="001B3B82" w14:textId="77777777" w:rsidR="00164F15" w:rsidRDefault="00164F15" w:rsidP="00164F15">
      <w:pPr>
        <w:pStyle w:val="FP"/>
        <w:keepNext/>
        <w:rPr>
          <w:i/>
          <w:iCs/>
          <w:sz w:val="18"/>
          <w:szCs w:val="18"/>
        </w:rPr>
      </w:pPr>
      <w:r w:rsidRPr="005B25A1">
        <w:rPr>
          <w:i/>
          <w:iCs/>
          <w:sz w:val="18"/>
          <w:szCs w:val="18"/>
        </w:rPr>
        <w:t>Jinguo(ZTE) replies.</w:t>
      </w:r>
    </w:p>
    <w:p w14:paraId="2FC68786" w14:textId="77777777" w:rsidR="00164F15" w:rsidRDefault="00164F15" w:rsidP="00164F15">
      <w:pPr>
        <w:pStyle w:val="FP"/>
        <w:keepNext/>
        <w:rPr>
          <w:i/>
          <w:iCs/>
          <w:sz w:val="18"/>
          <w:szCs w:val="18"/>
        </w:rPr>
      </w:pPr>
      <w:r w:rsidRPr="005B25A1">
        <w:rPr>
          <w:i/>
          <w:iCs/>
          <w:sz w:val="18"/>
          <w:szCs w:val="18"/>
        </w:rPr>
        <w:t>Steve (Huawei) provides r01.</w:t>
      </w:r>
    </w:p>
    <w:p w14:paraId="6E49FA58" w14:textId="77777777" w:rsidR="00164F15" w:rsidRDefault="00164F15" w:rsidP="00164F15">
      <w:pPr>
        <w:pStyle w:val="FP"/>
        <w:keepNext/>
        <w:rPr>
          <w:i/>
          <w:iCs/>
          <w:sz w:val="18"/>
          <w:szCs w:val="18"/>
        </w:rPr>
      </w:pPr>
      <w:r w:rsidRPr="005B25A1">
        <w:rPr>
          <w:i/>
          <w:iCs/>
          <w:sz w:val="18"/>
          <w:szCs w:val="18"/>
        </w:rPr>
        <w:t>Qian (Ericsson) provides comment on r01.</w:t>
      </w:r>
    </w:p>
    <w:p w14:paraId="2715E1F4" w14:textId="77777777" w:rsidR="00164F15" w:rsidRDefault="00164F15" w:rsidP="00164F15">
      <w:pPr>
        <w:pStyle w:val="FP"/>
        <w:keepNext/>
        <w:rPr>
          <w:i/>
          <w:iCs/>
          <w:sz w:val="18"/>
          <w:szCs w:val="18"/>
        </w:rPr>
      </w:pPr>
      <w:r w:rsidRPr="005B25A1">
        <w:rPr>
          <w:i/>
          <w:iCs/>
          <w:sz w:val="18"/>
          <w:szCs w:val="18"/>
        </w:rPr>
        <w:t>Hannu (Nokia) does not see the need for this CR in the context of NR RedCap and objects to all revisions.</w:t>
      </w:r>
    </w:p>
    <w:p w14:paraId="0D8A1B58" w14:textId="77777777" w:rsidR="00164F15" w:rsidRDefault="00164F15" w:rsidP="00164F15">
      <w:pPr>
        <w:pStyle w:val="FP"/>
        <w:keepNext/>
        <w:rPr>
          <w:i/>
          <w:iCs/>
          <w:sz w:val="18"/>
          <w:szCs w:val="18"/>
        </w:rPr>
      </w:pPr>
      <w:r w:rsidRPr="005B25A1">
        <w:rPr>
          <w:i/>
          <w:iCs/>
          <w:sz w:val="18"/>
          <w:szCs w:val="18"/>
        </w:rPr>
        <w:t>Jinguo(ZTE) replies to Hannu (Nokia) and provides r02.</w:t>
      </w:r>
    </w:p>
    <w:p w14:paraId="0647C04F" w14:textId="77777777" w:rsidR="00164F15" w:rsidRDefault="00164F15" w:rsidP="00164F15">
      <w:pPr>
        <w:pStyle w:val="FP"/>
        <w:keepNext/>
        <w:rPr>
          <w:i/>
          <w:iCs/>
          <w:sz w:val="18"/>
          <w:szCs w:val="18"/>
        </w:rPr>
      </w:pPr>
      <w:r w:rsidRPr="005B25A1">
        <w:rPr>
          <w:i/>
          <w:iCs/>
          <w:sz w:val="18"/>
          <w:szCs w:val="18"/>
        </w:rPr>
        <w:t>Miguel (Qualcomm) replies to Hannu.</w:t>
      </w:r>
    </w:p>
    <w:p w14:paraId="09A9592A" w14:textId="77777777" w:rsidR="00164F15" w:rsidRDefault="00164F15" w:rsidP="00164F15">
      <w:pPr>
        <w:pStyle w:val="FP"/>
        <w:keepNext/>
        <w:rPr>
          <w:i/>
          <w:iCs/>
          <w:sz w:val="18"/>
          <w:szCs w:val="18"/>
        </w:rPr>
      </w:pPr>
      <w:r w:rsidRPr="005B25A1">
        <w:rPr>
          <w:i/>
          <w:iCs/>
          <w:sz w:val="18"/>
          <w:szCs w:val="18"/>
        </w:rPr>
        <w:t>Qian (Ericsson) propose a way forward and r03.</w:t>
      </w:r>
    </w:p>
    <w:p w14:paraId="40CE5828" w14:textId="77777777" w:rsidR="00164F15" w:rsidRDefault="00164F15" w:rsidP="00164F15">
      <w:pPr>
        <w:pStyle w:val="FP"/>
        <w:keepNext/>
        <w:rPr>
          <w:i/>
          <w:iCs/>
          <w:sz w:val="18"/>
          <w:szCs w:val="18"/>
        </w:rPr>
      </w:pPr>
      <w:r w:rsidRPr="005B25A1">
        <w:rPr>
          <w:i/>
          <w:iCs/>
          <w:sz w:val="18"/>
          <w:szCs w:val="18"/>
        </w:rPr>
        <w:t>Jingo(ZTE) is fine with r03.</w:t>
      </w:r>
    </w:p>
    <w:p w14:paraId="4718BD57" w14:textId="77777777" w:rsidR="00164F15" w:rsidRDefault="00164F15" w:rsidP="00164F15">
      <w:pPr>
        <w:pStyle w:val="FP"/>
        <w:keepNext/>
        <w:rPr>
          <w:i/>
          <w:iCs/>
          <w:sz w:val="18"/>
          <w:szCs w:val="18"/>
        </w:rPr>
      </w:pPr>
      <w:r w:rsidRPr="005B25A1">
        <w:rPr>
          <w:i/>
          <w:iCs/>
          <w:sz w:val="18"/>
          <w:szCs w:val="18"/>
        </w:rPr>
        <w:t>==== Revisions Deadline ====.</w:t>
      </w:r>
    </w:p>
    <w:p w14:paraId="1B247F09" w14:textId="77777777" w:rsidR="00164F15" w:rsidRDefault="00164F15" w:rsidP="00164F15">
      <w:pPr>
        <w:pStyle w:val="FP"/>
        <w:keepNext/>
        <w:rPr>
          <w:i/>
          <w:iCs/>
          <w:sz w:val="18"/>
          <w:szCs w:val="18"/>
        </w:rPr>
      </w:pPr>
      <w:r w:rsidRPr="005B25A1">
        <w:rPr>
          <w:i/>
          <w:iCs/>
          <w:sz w:val="18"/>
          <w:szCs w:val="18"/>
        </w:rPr>
        <w:t>Qian (Ericsson) propose to go with r03.</w:t>
      </w:r>
    </w:p>
    <w:p w14:paraId="622A3A3C" w14:textId="77777777" w:rsidR="00164F15" w:rsidRDefault="00164F15" w:rsidP="00164F15">
      <w:pPr>
        <w:pStyle w:val="FP"/>
        <w:keepNext/>
        <w:rPr>
          <w:i/>
          <w:iCs/>
          <w:sz w:val="18"/>
          <w:szCs w:val="18"/>
        </w:rPr>
      </w:pPr>
      <w:r w:rsidRPr="005B25A1">
        <w:rPr>
          <w:i/>
          <w:iCs/>
          <w:sz w:val="18"/>
          <w:szCs w:val="18"/>
        </w:rPr>
        <w:t>Steve (Huawei) is ok with r03.</w:t>
      </w:r>
    </w:p>
    <w:p w14:paraId="0908F1F5" w14:textId="77777777" w:rsidR="00164F15" w:rsidRDefault="00164F15" w:rsidP="00164F15">
      <w:pPr>
        <w:pStyle w:val="FP"/>
        <w:keepNext/>
        <w:rPr>
          <w:i/>
          <w:iCs/>
          <w:sz w:val="18"/>
          <w:szCs w:val="18"/>
        </w:rPr>
      </w:pPr>
      <w:r w:rsidRPr="005B25A1">
        <w:rPr>
          <w:i/>
          <w:iCs/>
          <w:sz w:val="18"/>
          <w:szCs w:val="18"/>
        </w:rPr>
        <w:t>Chris (Vodafone) is NOT ok (object) with r03. But can accept r03 provided that it is agreed to correct it in Feb. R03 allows eDRX when the AMF does not support it! Perhaps check in CC#4?</w:t>
      </w:r>
    </w:p>
    <w:p w14:paraId="3736F588" w14:textId="77777777" w:rsidR="00164F15" w:rsidRDefault="00164F15" w:rsidP="00164F15">
      <w:pPr>
        <w:pStyle w:val="FP"/>
        <w:keepNext/>
        <w:rPr>
          <w:i/>
          <w:iCs/>
          <w:sz w:val="18"/>
          <w:szCs w:val="18"/>
        </w:rPr>
      </w:pPr>
      <w:r w:rsidRPr="005B25A1">
        <w:rPr>
          <w:i/>
          <w:iCs/>
          <w:sz w:val="18"/>
          <w:szCs w:val="18"/>
        </w:rPr>
        <w:t>Jinguo(ZTE) propose a revision.</w:t>
      </w:r>
    </w:p>
    <w:p w14:paraId="52763EB8" w14:textId="77777777" w:rsidR="00164F15" w:rsidRDefault="00164F15" w:rsidP="00164F15">
      <w:pPr>
        <w:pStyle w:val="FP"/>
        <w:keepNext/>
        <w:rPr>
          <w:i/>
          <w:iCs/>
          <w:sz w:val="18"/>
          <w:szCs w:val="18"/>
        </w:rPr>
      </w:pPr>
      <w:r w:rsidRPr="005B25A1">
        <w:rPr>
          <w:i/>
          <w:iCs/>
          <w:sz w:val="18"/>
          <w:szCs w:val="18"/>
        </w:rPr>
        <w:t>Qian (Ericsson) provides comments.</w:t>
      </w:r>
    </w:p>
    <w:p w14:paraId="1D50EA4B" w14:textId="77777777" w:rsidR="00164F15" w:rsidRDefault="00164F15" w:rsidP="00164F15">
      <w:pPr>
        <w:pStyle w:val="FP"/>
        <w:keepNext/>
        <w:rPr>
          <w:i/>
          <w:iCs/>
          <w:sz w:val="18"/>
          <w:szCs w:val="18"/>
        </w:rPr>
      </w:pPr>
      <w:r w:rsidRPr="005B25A1">
        <w:rPr>
          <w:i/>
          <w:iCs/>
          <w:sz w:val="18"/>
          <w:szCs w:val="18"/>
        </w:rPr>
        <w:t>==== Final Comments Deadline ====.</w:t>
      </w:r>
    </w:p>
    <w:p w14:paraId="443903BB" w14:textId="77777777" w:rsidR="00164F15" w:rsidRDefault="00164F15" w:rsidP="00164F15">
      <w:pPr>
        <w:pStyle w:val="FP"/>
        <w:keepNext/>
        <w:rPr>
          <w:i/>
          <w:iCs/>
          <w:sz w:val="18"/>
          <w:szCs w:val="18"/>
        </w:rPr>
      </w:pPr>
      <w:r w:rsidRPr="005B25A1">
        <w:rPr>
          <w:i/>
          <w:iCs/>
          <w:sz w:val="18"/>
          <w:szCs w:val="18"/>
        </w:rPr>
        <w:t>Chris (Vodafone) replies. Assuming we are all agreed that eDRX&gt;10.24 is not used in RRC Inactive unless the AMF supports it, then I'm OK with r03 as the basis for further work.</w:t>
      </w:r>
    </w:p>
    <w:p w14:paraId="5A50F785" w14:textId="77777777" w:rsidR="00164F15" w:rsidRPr="005B25A1" w:rsidRDefault="00164F15" w:rsidP="00164F15">
      <w:pPr>
        <w:pStyle w:val="FP"/>
        <w:keepNext/>
        <w:rPr>
          <w:i/>
          <w:iCs/>
          <w:sz w:val="18"/>
          <w:szCs w:val="18"/>
        </w:rPr>
      </w:pPr>
    </w:p>
    <w:p w14:paraId="6F349A4E" w14:textId="77777777" w:rsidR="00164F15" w:rsidRPr="005B25A1" w:rsidRDefault="00164F15" w:rsidP="00164F15">
      <w:pPr>
        <w:keepNext/>
        <w:keepLines/>
        <w:rPr>
          <w:b/>
          <w:bCs/>
        </w:rPr>
      </w:pPr>
      <w:r>
        <w:rPr>
          <w:b/>
          <w:bCs/>
        </w:rPr>
        <w:t>CC#4</w:t>
      </w:r>
      <w:r w:rsidRPr="005B25A1">
        <w:rPr>
          <w:b/>
          <w:bCs/>
        </w:rPr>
        <w:t xml:space="preserve"> Discussion:</w:t>
      </w:r>
    </w:p>
    <w:p w14:paraId="50109F3E" w14:textId="7B85F9DB" w:rsidR="00164F15" w:rsidRPr="00164F15" w:rsidRDefault="00164F15" w:rsidP="00164F15">
      <w:pPr>
        <w:keepNext/>
        <w:keepLines/>
      </w:pPr>
      <w:r>
        <w:t xml:space="preserve">r03 was proposed. Nokia asked whether there was already a concern with this. Vodafone clarified that r03 clarifies the issue and can be further clarified later. Nokia commented that the latest r03 removes a previously agreed mechanism to allow an option to inform the NG-RAN immediately or with a delay and asked to postpone this CR. It was agreed to reinstate Note 4. r03 with a note was agreed and revised to </w:t>
      </w:r>
      <w:r w:rsidRPr="00164F15">
        <w:rPr>
          <w:color w:val="0000FF"/>
        </w:rPr>
        <w:t>S2-2301477</w:t>
      </w:r>
      <w:r>
        <w:t xml:space="preserve">, which was </w:t>
      </w:r>
      <w:r w:rsidRPr="00C3284B">
        <w:rPr>
          <w:color w:val="FF0000"/>
          <w:lang w:eastAsia="en-US"/>
        </w:rPr>
        <w:t>approved</w:t>
      </w:r>
      <w:r>
        <w:t>.</w:t>
      </w:r>
    </w:p>
    <w:p w14:paraId="28B9DF92" w14:textId="3AE7BE3C" w:rsidR="00164F15" w:rsidRPr="00164F15" w:rsidRDefault="00164F15" w:rsidP="00164F15">
      <w:r w:rsidRPr="005B25A1">
        <w:rPr>
          <w:b/>
          <w:bCs/>
        </w:rPr>
        <w:t>Status:</w:t>
      </w:r>
      <w:r>
        <w:t xml:space="preserve"> r03 with a note was agreed and revised to </w:t>
      </w:r>
      <w:r w:rsidRPr="00164F15">
        <w:rPr>
          <w:color w:val="0000FF"/>
        </w:rPr>
        <w:t>S2-2301477</w:t>
      </w:r>
      <w:r>
        <w:t xml:space="preserve">, which was </w:t>
      </w:r>
      <w:r w:rsidRPr="00C3284B">
        <w:rPr>
          <w:color w:val="FF0000"/>
          <w:lang w:eastAsia="en-US"/>
        </w:rPr>
        <w:t>approved</w:t>
      </w:r>
      <w:r>
        <w:t>.</w:t>
      </w:r>
    </w:p>
    <w:p w14:paraId="37165274" w14:textId="6E660933" w:rsidR="00164F15" w:rsidRDefault="00164F15" w:rsidP="008F68AC">
      <w:pPr>
        <w:rPr>
          <w:lang w:eastAsia="en-US"/>
        </w:rPr>
      </w:pPr>
    </w:p>
    <w:p w14:paraId="7B1D31A4" w14:textId="77777777" w:rsidR="00D65D60" w:rsidRDefault="00D65D60" w:rsidP="00D65D60">
      <w:pPr>
        <w:pStyle w:val="NormTop"/>
      </w:pPr>
      <w:r>
        <w:rPr>
          <w:color w:val="0000FF"/>
        </w:rPr>
        <w:t>S2-2301161</w:t>
      </w:r>
      <w:r w:rsidRPr="00D53282">
        <w:t xml:space="preserve"> </w:t>
      </w:r>
      <w:r>
        <w:t>(CR) 23.273 CR0288 (Rel-18, 'B'): MT-LR procedure for when a MBSR is involved in the location of a UE. (Source: Sony)</w:t>
      </w:r>
      <w:r>
        <w:br/>
      </w:r>
      <w:r w:rsidRPr="00D53282">
        <w:rPr>
          <w:b/>
        </w:rPr>
        <w:t>Document for:</w:t>
      </w:r>
      <w:r w:rsidRPr="00D53282">
        <w:t xml:space="preserve"> </w:t>
      </w:r>
      <w:r>
        <w:t>Approval</w:t>
      </w:r>
      <w:r>
        <w:br/>
      </w:r>
      <w:r w:rsidRPr="00D53282">
        <w:rPr>
          <w:b/>
        </w:rPr>
        <w:t>Abstract:</w:t>
      </w:r>
      <w:r w:rsidRPr="00D53282">
        <w:t xml:space="preserve"> </w:t>
      </w:r>
      <w:r>
        <w:br/>
        <w:t>Summary of change: New procedure describing new steps needed to be performed when an MBSR is involved in the location estimation.</w:t>
      </w:r>
    </w:p>
    <w:p w14:paraId="2A065970" w14:textId="77777777" w:rsidR="00D65D60" w:rsidRPr="005B25A1" w:rsidRDefault="00D65D60" w:rsidP="00D65D60">
      <w:pPr>
        <w:pStyle w:val="FP"/>
        <w:keepNext/>
        <w:rPr>
          <w:b/>
          <w:bCs/>
          <w:i/>
          <w:iCs/>
          <w:sz w:val="18"/>
          <w:szCs w:val="18"/>
        </w:rPr>
      </w:pPr>
      <w:r w:rsidRPr="005B25A1">
        <w:rPr>
          <w:b/>
          <w:bCs/>
          <w:i/>
          <w:iCs/>
          <w:sz w:val="18"/>
          <w:szCs w:val="18"/>
        </w:rPr>
        <w:t>e-mail discussion:</w:t>
      </w:r>
    </w:p>
    <w:p w14:paraId="50A1F714" w14:textId="77777777" w:rsidR="00D65D60" w:rsidRDefault="00D65D60" w:rsidP="00D65D60">
      <w:pPr>
        <w:pStyle w:val="FP"/>
        <w:keepNext/>
        <w:rPr>
          <w:i/>
          <w:iCs/>
          <w:sz w:val="18"/>
          <w:szCs w:val="18"/>
        </w:rPr>
      </w:pPr>
      <w:r w:rsidRPr="005B25A1">
        <w:rPr>
          <w:i/>
          <w:iCs/>
          <w:sz w:val="18"/>
          <w:szCs w:val="18"/>
        </w:rPr>
        <w:t>LiMeng (Huawei) comments.</w:t>
      </w:r>
    </w:p>
    <w:p w14:paraId="7090887D" w14:textId="77777777" w:rsidR="00D65D60" w:rsidRDefault="00D65D60" w:rsidP="00D65D60">
      <w:pPr>
        <w:pStyle w:val="FP"/>
        <w:keepNext/>
        <w:rPr>
          <w:i/>
          <w:iCs/>
          <w:sz w:val="18"/>
          <w:szCs w:val="18"/>
        </w:rPr>
      </w:pPr>
      <w:r w:rsidRPr="005B25A1">
        <w:rPr>
          <w:i/>
          <w:iCs/>
          <w:sz w:val="18"/>
          <w:szCs w:val="18"/>
        </w:rPr>
        <w:t>Qian (Ericsson) provides comments.</w:t>
      </w:r>
    </w:p>
    <w:p w14:paraId="73D11586" w14:textId="77777777" w:rsidR="00D65D60" w:rsidRDefault="00D65D60" w:rsidP="00D65D60">
      <w:pPr>
        <w:pStyle w:val="FP"/>
        <w:keepNext/>
        <w:rPr>
          <w:i/>
          <w:iCs/>
          <w:sz w:val="18"/>
          <w:szCs w:val="18"/>
        </w:rPr>
      </w:pPr>
      <w:r w:rsidRPr="005B25A1">
        <w:rPr>
          <w:i/>
          <w:iCs/>
          <w:sz w:val="18"/>
          <w:szCs w:val="18"/>
        </w:rPr>
        <w:t>Lars (Sony) responds to LiMeng and Qian.</w:t>
      </w:r>
    </w:p>
    <w:p w14:paraId="3733A819" w14:textId="77777777" w:rsidR="00D65D60" w:rsidRDefault="00D65D60" w:rsidP="00D65D60">
      <w:pPr>
        <w:pStyle w:val="FP"/>
        <w:keepNext/>
        <w:rPr>
          <w:i/>
          <w:iCs/>
          <w:sz w:val="18"/>
          <w:szCs w:val="18"/>
        </w:rPr>
      </w:pPr>
      <w:r w:rsidRPr="005B25A1">
        <w:rPr>
          <w:i/>
          <w:iCs/>
          <w:sz w:val="18"/>
          <w:szCs w:val="18"/>
        </w:rPr>
        <w:t>Lars (Sony) Merging 802 and 803 content and provides r01.</w:t>
      </w:r>
    </w:p>
    <w:p w14:paraId="53C488A5" w14:textId="77777777" w:rsidR="00D65D60" w:rsidRDefault="00D65D60" w:rsidP="00D65D60">
      <w:pPr>
        <w:pStyle w:val="FP"/>
        <w:keepNext/>
        <w:rPr>
          <w:i/>
          <w:iCs/>
          <w:sz w:val="18"/>
          <w:szCs w:val="18"/>
        </w:rPr>
      </w:pPr>
      <w:r w:rsidRPr="005B25A1">
        <w:rPr>
          <w:i/>
          <w:iCs/>
          <w:sz w:val="18"/>
          <w:szCs w:val="18"/>
        </w:rPr>
        <w:t>Alessio(Nokia) provides R02 which we support.</w:t>
      </w:r>
    </w:p>
    <w:p w14:paraId="35BAF94F" w14:textId="77777777" w:rsidR="00D65D60" w:rsidRDefault="00D65D60" w:rsidP="00D65D60">
      <w:pPr>
        <w:pStyle w:val="FP"/>
        <w:keepNext/>
        <w:rPr>
          <w:i/>
          <w:iCs/>
          <w:sz w:val="18"/>
          <w:szCs w:val="18"/>
        </w:rPr>
      </w:pPr>
      <w:r w:rsidRPr="005B25A1">
        <w:rPr>
          <w:i/>
          <w:iCs/>
          <w:sz w:val="18"/>
          <w:szCs w:val="18"/>
        </w:rPr>
        <w:t>alessio(Nokia) agrees with Sonly answers.</w:t>
      </w:r>
    </w:p>
    <w:p w14:paraId="60FB1D98" w14:textId="77777777" w:rsidR="00D65D60" w:rsidRDefault="00D65D60" w:rsidP="00D65D60">
      <w:pPr>
        <w:pStyle w:val="FP"/>
        <w:keepNext/>
        <w:rPr>
          <w:i/>
          <w:iCs/>
          <w:sz w:val="18"/>
          <w:szCs w:val="18"/>
        </w:rPr>
      </w:pPr>
      <w:r w:rsidRPr="005B25A1">
        <w:rPr>
          <w:i/>
          <w:iCs/>
          <w:sz w:val="18"/>
          <w:szCs w:val="18"/>
        </w:rPr>
        <w:t>Hong (Qualcomm) provides r03.</w:t>
      </w:r>
    </w:p>
    <w:p w14:paraId="1CAB3E84" w14:textId="77777777" w:rsidR="00D65D60" w:rsidRDefault="00D65D60" w:rsidP="00D65D60">
      <w:pPr>
        <w:pStyle w:val="FP"/>
        <w:keepNext/>
        <w:rPr>
          <w:i/>
          <w:iCs/>
          <w:sz w:val="18"/>
          <w:szCs w:val="18"/>
        </w:rPr>
      </w:pPr>
      <w:r w:rsidRPr="005B25A1">
        <w:rPr>
          <w:i/>
          <w:iCs/>
          <w:sz w:val="18"/>
          <w:szCs w:val="18"/>
        </w:rPr>
        <w:t>Lars (Sony) provides r04.</w:t>
      </w:r>
    </w:p>
    <w:p w14:paraId="708A0FD0" w14:textId="77777777" w:rsidR="00D65D60" w:rsidRDefault="00D65D60" w:rsidP="00D65D60">
      <w:pPr>
        <w:pStyle w:val="FP"/>
        <w:keepNext/>
        <w:rPr>
          <w:i/>
          <w:iCs/>
          <w:sz w:val="18"/>
          <w:szCs w:val="18"/>
        </w:rPr>
      </w:pPr>
      <w:r w:rsidRPr="005B25A1">
        <w:rPr>
          <w:i/>
          <w:iCs/>
          <w:sz w:val="18"/>
          <w:szCs w:val="18"/>
        </w:rPr>
        <w:t>LiMeng (Huawei) provides r05.</w:t>
      </w:r>
    </w:p>
    <w:p w14:paraId="7B8D91CD" w14:textId="77777777" w:rsidR="00D65D60" w:rsidRDefault="00D65D60" w:rsidP="00D65D60">
      <w:pPr>
        <w:pStyle w:val="FP"/>
        <w:keepNext/>
        <w:rPr>
          <w:i/>
          <w:iCs/>
          <w:sz w:val="18"/>
          <w:szCs w:val="18"/>
        </w:rPr>
      </w:pPr>
      <w:r w:rsidRPr="005B25A1">
        <w:rPr>
          <w:i/>
          <w:iCs/>
          <w:sz w:val="18"/>
          <w:szCs w:val="18"/>
        </w:rPr>
        <w:t>Lars (Sony) provides r06.</w:t>
      </w:r>
    </w:p>
    <w:p w14:paraId="011F4D67" w14:textId="77777777" w:rsidR="00D65D60" w:rsidRDefault="00D65D60" w:rsidP="00D65D60">
      <w:pPr>
        <w:pStyle w:val="FP"/>
        <w:keepNext/>
        <w:rPr>
          <w:i/>
          <w:iCs/>
          <w:sz w:val="18"/>
          <w:szCs w:val="18"/>
        </w:rPr>
      </w:pPr>
      <w:r w:rsidRPr="005B25A1">
        <w:rPr>
          <w:i/>
          <w:iCs/>
          <w:sz w:val="18"/>
          <w:szCs w:val="18"/>
        </w:rPr>
        <w:t>Hong (Qualcomm) comments on r04.</w:t>
      </w:r>
    </w:p>
    <w:p w14:paraId="28E9197F" w14:textId="77777777" w:rsidR="00D65D60" w:rsidRDefault="00D65D60" w:rsidP="00D65D60">
      <w:pPr>
        <w:pStyle w:val="FP"/>
        <w:keepNext/>
        <w:rPr>
          <w:i/>
          <w:iCs/>
          <w:sz w:val="18"/>
          <w:szCs w:val="18"/>
        </w:rPr>
      </w:pPr>
      <w:r w:rsidRPr="005B25A1">
        <w:rPr>
          <w:i/>
          <w:iCs/>
          <w:sz w:val="18"/>
          <w:szCs w:val="18"/>
        </w:rPr>
        <w:t>Lars (Sony) responds to Hong.</w:t>
      </w:r>
    </w:p>
    <w:p w14:paraId="1183F602" w14:textId="77777777" w:rsidR="00D65D60" w:rsidRDefault="00D65D60" w:rsidP="00D65D60">
      <w:pPr>
        <w:pStyle w:val="FP"/>
        <w:keepNext/>
        <w:rPr>
          <w:i/>
          <w:iCs/>
          <w:sz w:val="18"/>
          <w:szCs w:val="18"/>
        </w:rPr>
      </w:pPr>
      <w:r w:rsidRPr="005B25A1">
        <w:rPr>
          <w:i/>
          <w:iCs/>
          <w:sz w:val="18"/>
          <w:szCs w:val="18"/>
        </w:rPr>
        <w:t>Hong (Qualcomm) provides r07.</w:t>
      </w:r>
    </w:p>
    <w:p w14:paraId="0E8153AE" w14:textId="77777777" w:rsidR="00D65D60" w:rsidRDefault="00D65D60" w:rsidP="00D65D60">
      <w:pPr>
        <w:pStyle w:val="FP"/>
        <w:keepNext/>
        <w:rPr>
          <w:i/>
          <w:iCs/>
          <w:sz w:val="18"/>
          <w:szCs w:val="18"/>
        </w:rPr>
      </w:pPr>
      <w:r w:rsidRPr="005B25A1">
        <w:rPr>
          <w:i/>
          <w:iCs/>
          <w:sz w:val="18"/>
          <w:szCs w:val="18"/>
        </w:rPr>
        <w:t>alessio(nokia) provides r08.</w:t>
      </w:r>
    </w:p>
    <w:p w14:paraId="1273E4BC" w14:textId="77777777" w:rsidR="00D65D60" w:rsidRDefault="00D65D60" w:rsidP="00D65D60">
      <w:pPr>
        <w:pStyle w:val="FP"/>
        <w:keepNext/>
        <w:rPr>
          <w:i/>
          <w:iCs/>
          <w:sz w:val="18"/>
          <w:szCs w:val="18"/>
        </w:rPr>
      </w:pPr>
      <w:r w:rsidRPr="005B25A1">
        <w:rPr>
          <w:i/>
          <w:iCs/>
          <w:sz w:val="18"/>
          <w:szCs w:val="18"/>
        </w:rPr>
        <w:t>==== Revisions Deadline ====.</w:t>
      </w:r>
    </w:p>
    <w:p w14:paraId="031ACA11" w14:textId="77777777" w:rsidR="00D65D60" w:rsidRDefault="00D65D60" w:rsidP="00D65D60">
      <w:pPr>
        <w:pStyle w:val="FP"/>
        <w:keepNext/>
        <w:rPr>
          <w:i/>
          <w:iCs/>
          <w:sz w:val="18"/>
          <w:szCs w:val="18"/>
        </w:rPr>
      </w:pPr>
      <w:r w:rsidRPr="005B25A1">
        <w:rPr>
          <w:i/>
          <w:iCs/>
          <w:sz w:val="18"/>
          <w:szCs w:val="18"/>
        </w:rPr>
        <w:t>LiMeng (Huawei) objects to r08.</w:t>
      </w:r>
    </w:p>
    <w:p w14:paraId="35C6AE21" w14:textId="77777777" w:rsidR="00D65D60" w:rsidRDefault="00D65D60" w:rsidP="00D65D60">
      <w:pPr>
        <w:pStyle w:val="FP"/>
        <w:keepNext/>
        <w:rPr>
          <w:i/>
          <w:iCs/>
          <w:sz w:val="18"/>
          <w:szCs w:val="18"/>
        </w:rPr>
      </w:pPr>
      <w:r w:rsidRPr="005B25A1">
        <w:rPr>
          <w:i/>
          <w:iCs/>
          <w:sz w:val="18"/>
          <w:szCs w:val="18"/>
        </w:rPr>
        <w:t>Qian (Ericsson) provides comments and prefers r07.</w:t>
      </w:r>
    </w:p>
    <w:p w14:paraId="2212EFD0" w14:textId="77777777" w:rsidR="00D65D60" w:rsidRDefault="00D65D60" w:rsidP="00D65D60">
      <w:pPr>
        <w:pStyle w:val="FP"/>
        <w:keepNext/>
        <w:rPr>
          <w:i/>
          <w:iCs/>
          <w:sz w:val="18"/>
          <w:szCs w:val="18"/>
        </w:rPr>
      </w:pPr>
      <w:r w:rsidRPr="005B25A1">
        <w:rPr>
          <w:i/>
          <w:iCs/>
          <w:sz w:val="18"/>
          <w:szCs w:val="18"/>
        </w:rPr>
        <w:t>Lars (Sony) is ok with r07.</w:t>
      </w:r>
    </w:p>
    <w:p w14:paraId="4B86B9C1" w14:textId="77777777" w:rsidR="00D65D60" w:rsidRDefault="00D65D60" w:rsidP="00D65D60">
      <w:pPr>
        <w:pStyle w:val="FP"/>
        <w:keepNext/>
        <w:rPr>
          <w:i/>
          <w:iCs/>
          <w:sz w:val="18"/>
          <w:szCs w:val="18"/>
        </w:rPr>
      </w:pPr>
      <w:r w:rsidRPr="005B25A1">
        <w:rPr>
          <w:i/>
          <w:iCs/>
          <w:sz w:val="18"/>
          <w:szCs w:val="18"/>
        </w:rPr>
        <w:t>alessio(Nokia) comments and cannot accept r07 with the editor's note and can only accept r08.</w:t>
      </w:r>
    </w:p>
    <w:p w14:paraId="0A910DFD" w14:textId="77777777" w:rsidR="00D65D60" w:rsidRDefault="00D65D60" w:rsidP="00D65D60">
      <w:pPr>
        <w:pStyle w:val="FP"/>
        <w:keepNext/>
        <w:rPr>
          <w:i/>
          <w:iCs/>
          <w:sz w:val="18"/>
          <w:szCs w:val="18"/>
        </w:rPr>
      </w:pPr>
      <w:r w:rsidRPr="005B25A1">
        <w:rPr>
          <w:i/>
          <w:iCs/>
          <w:sz w:val="18"/>
          <w:szCs w:val="18"/>
        </w:rPr>
        <w:t>LiMeng (Huawei) disagrees with the comments from Alessio, cannot accept r08.</w:t>
      </w:r>
    </w:p>
    <w:p w14:paraId="79D25376" w14:textId="77777777" w:rsidR="00D65D60" w:rsidRDefault="00D65D60" w:rsidP="00D65D60">
      <w:pPr>
        <w:pStyle w:val="FP"/>
        <w:keepNext/>
        <w:rPr>
          <w:i/>
          <w:iCs/>
          <w:sz w:val="18"/>
          <w:szCs w:val="18"/>
        </w:rPr>
      </w:pPr>
      <w:r w:rsidRPr="005B25A1">
        <w:rPr>
          <w:i/>
          <w:iCs/>
          <w:sz w:val="18"/>
          <w:szCs w:val="18"/>
        </w:rPr>
        <w:t>Lars (Sony) ask if EN can be updated.</w:t>
      </w:r>
    </w:p>
    <w:p w14:paraId="14D8CAAF" w14:textId="77777777" w:rsidR="00D65D60" w:rsidRDefault="00D65D60" w:rsidP="00D65D60">
      <w:pPr>
        <w:pStyle w:val="FP"/>
        <w:keepNext/>
        <w:rPr>
          <w:i/>
          <w:iCs/>
          <w:sz w:val="18"/>
          <w:szCs w:val="18"/>
        </w:rPr>
      </w:pPr>
      <w:r w:rsidRPr="005B25A1">
        <w:rPr>
          <w:i/>
          <w:iCs/>
          <w:sz w:val="18"/>
          <w:szCs w:val="18"/>
        </w:rPr>
        <w:t>LiMeng (Huawei) can only accept r05-r07, objects to any other revisions including r00.</w:t>
      </w:r>
    </w:p>
    <w:p w14:paraId="5BE455F1" w14:textId="77777777" w:rsidR="00D65D60" w:rsidRDefault="00D65D60" w:rsidP="00D65D60">
      <w:pPr>
        <w:pStyle w:val="FP"/>
        <w:keepNext/>
        <w:rPr>
          <w:i/>
          <w:iCs/>
          <w:sz w:val="18"/>
          <w:szCs w:val="18"/>
        </w:rPr>
      </w:pPr>
      <w:r w:rsidRPr="005B25A1">
        <w:rPr>
          <w:i/>
          <w:iCs/>
          <w:sz w:val="18"/>
          <w:szCs w:val="18"/>
        </w:rPr>
        <w:t>Hong (Qualcomm) objects r0 to r06.</w:t>
      </w:r>
    </w:p>
    <w:p w14:paraId="61C1EB7F" w14:textId="77777777" w:rsidR="00D65D60" w:rsidRDefault="00D65D60" w:rsidP="00D65D60">
      <w:pPr>
        <w:pStyle w:val="FP"/>
        <w:keepNext/>
        <w:rPr>
          <w:i/>
          <w:iCs/>
          <w:sz w:val="18"/>
          <w:szCs w:val="18"/>
        </w:rPr>
      </w:pPr>
      <w:r w:rsidRPr="005B25A1">
        <w:rPr>
          <w:i/>
          <w:iCs/>
          <w:sz w:val="18"/>
          <w:szCs w:val="18"/>
        </w:rPr>
        <w:t>Lars (Sony) ask to be brought up in CC#4.</w:t>
      </w:r>
    </w:p>
    <w:p w14:paraId="67744505" w14:textId="77777777" w:rsidR="00D65D60" w:rsidRDefault="00D65D60" w:rsidP="00D65D60">
      <w:pPr>
        <w:pStyle w:val="FP"/>
        <w:keepNext/>
        <w:rPr>
          <w:i/>
          <w:iCs/>
          <w:sz w:val="18"/>
          <w:szCs w:val="18"/>
        </w:rPr>
      </w:pPr>
      <w:r w:rsidRPr="005B25A1">
        <w:rPr>
          <w:i/>
          <w:iCs/>
          <w:sz w:val="18"/>
          <w:szCs w:val="18"/>
        </w:rPr>
        <w:t>==== Final Comments Deadline ====.</w:t>
      </w:r>
    </w:p>
    <w:p w14:paraId="7288C181" w14:textId="77777777" w:rsidR="00D65D60" w:rsidRPr="005B25A1" w:rsidRDefault="00D65D60" w:rsidP="00D65D60">
      <w:pPr>
        <w:pStyle w:val="FP"/>
        <w:keepNext/>
        <w:rPr>
          <w:i/>
          <w:iCs/>
          <w:sz w:val="18"/>
          <w:szCs w:val="18"/>
        </w:rPr>
      </w:pPr>
    </w:p>
    <w:p w14:paraId="03747943" w14:textId="77777777" w:rsidR="00D65D60" w:rsidRPr="005B25A1" w:rsidRDefault="00D65D60" w:rsidP="00D65D60">
      <w:pPr>
        <w:keepNext/>
        <w:keepLines/>
        <w:rPr>
          <w:b/>
          <w:bCs/>
        </w:rPr>
      </w:pPr>
      <w:r>
        <w:rPr>
          <w:b/>
          <w:bCs/>
        </w:rPr>
        <w:t>CC#4</w:t>
      </w:r>
      <w:r w:rsidRPr="005B25A1">
        <w:rPr>
          <w:b/>
          <w:bCs/>
        </w:rPr>
        <w:t xml:space="preserve"> Discussion:</w:t>
      </w:r>
    </w:p>
    <w:p w14:paraId="4C763322" w14:textId="5638E6A3" w:rsidR="00D65D60" w:rsidRPr="00164F15" w:rsidRDefault="00D65D60" w:rsidP="00D65D60">
      <w:pPr>
        <w:keepNext/>
        <w:keepLines/>
      </w:pPr>
      <w:r>
        <w:t xml:space="preserve">r07 with an editor's note was proposed. Huawei suggested removing 'OAM'. Nokia clarified that it will be the OAM which triggers this. r07 with an editor's note was agreed and revised to </w:t>
      </w:r>
      <w:r w:rsidRPr="00164F15">
        <w:rPr>
          <w:color w:val="0000FF"/>
        </w:rPr>
        <w:t>S2-230147</w:t>
      </w:r>
      <w:r>
        <w:rPr>
          <w:color w:val="0000FF"/>
        </w:rPr>
        <w:t>8</w:t>
      </w:r>
      <w:r>
        <w:t xml:space="preserve">, which was </w:t>
      </w:r>
      <w:r w:rsidRPr="00C3284B">
        <w:rPr>
          <w:color w:val="FF0000"/>
          <w:lang w:eastAsia="en-US"/>
        </w:rPr>
        <w:t>approved</w:t>
      </w:r>
      <w:r>
        <w:t>.</w:t>
      </w:r>
    </w:p>
    <w:p w14:paraId="265CBB82" w14:textId="6FD20071" w:rsidR="00D65D60" w:rsidRPr="00D65D60" w:rsidRDefault="00D65D60" w:rsidP="00D65D60">
      <w:pPr>
        <w:keepNext/>
        <w:keepLines/>
      </w:pPr>
      <w:r w:rsidRPr="005B25A1">
        <w:rPr>
          <w:b/>
          <w:bCs/>
        </w:rPr>
        <w:t>Status:</w:t>
      </w:r>
      <w:r>
        <w:t xml:space="preserve"> r07 with an editor's note was agreed and revised to </w:t>
      </w:r>
      <w:r w:rsidRPr="00164F15">
        <w:rPr>
          <w:color w:val="0000FF"/>
        </w:rPr>
        <w:t>S2-230147</w:t>
      </w:r>
      <w:r>
        <w:rPr>
          <w:color w:val="0000FF"/>
        </w:rPr>
        <w:t>8</w:t>
      </w:r>
      <w:r>
        <w:t xml:space="preserve">, which was </w:t>
      </w:r>
      <w:r w:rsidRPr="00C3284B">
        <w:rPr>
          <w:color w:val="FF0000"/>
          <w:lang w:eastAsia="en-US"/>
        </w:rPr>
        <w:t>approved</w:t>
      </w:r>
      <w:r>
        <w:t>.</w:t>
      </w:r>
    </w:p>
    <w:p w14:paraId="5B7BDA4B" w14:textId="6667E8CF" w:rsidR="00164F15" w:rsidRDefault="00164F15" w:rsidP="008F68AC">
      <w:pPr>
        <w:rPr>
          <w:lang w:eastAsia="en-US"/>
        </w:rPr>
      </w:pPr>
    </w:p>
    <w:p w14:paraId="65D7BE2B" w14:textId="77777777" w:rsidR="00D65D60" w:rsidRDefault="00D65D60" w:rsidP="00D65D60">
      <w:pPr>
        <w:pStyle w:val="NormTop"/>
      </w:pPr>
      <w:r>
        <w:rPr>
          <w:color w:val="0000FF"/>
        </w:rPr>
        <w:t>S2-2300494</w:t>
      </w:r>
      <w:r w:rsidRPr="00D53282">
        <w:t xml:space="preserve"> </w:t>
      </w:r>
      <w:r>
        <w:t>(CR) 23.304 CR0172 (Rel-18, 'B'): Layer-2 link management for 5G ProSe UE-to-UE Relay (Source: OPPO)</w:t>
      </w:r>
      <w:r>
        <w:br/>
      </w:r>
      <w:r w:rsidRPr="00D53282">
        <w:rPr>
          <w:b/>
        </w:rPr>
        <w:t>Document for:</w:t>
      </w:r>
      <w:r w:rsidRPr="00D53282">
        <w:t xml:space="preserve"> </w:t>
      </w:r>
      <w:r>
        <w:t>Approval</w:t>
      </w:r>
      <w:r>
        <w:br/>
      </w:r>
      <w:r w:rsidRPr="00D53282">
        <w:rPr>
          <w:b/>
        </w:rPr>
        <w:t>Abstract:</w:t>
      </w:r>
      <w:r w:rsidRPr="00D53282">
        <w:t xml:space="preserve"> </w:t>
      </w:r>
      <w:r>
        <w:br/>
        <w:t>Summary of change: 1)Complete the Layer-2 link establishment description for U2U relay; 2)Add the Layer-2 link modification description for U2U relay; 3)Add the Layer-2 link management sub-clause for U2U relay with integrated discovery.</w:t>
      </w:r>
    </w:p>
    <w:p w14:paraId="20A75655" w14:textId="77777777" w:rsidR="00D65D60" w:rsidRPr="00B81031" w:rsidRDefault="00D65D60" w:rsidP="00D65D60">
      <w:pPr>
        <w:keepNext/>
        <w:keepLines/>
        <w:rPr>
          <w:i/>
        </w:rPr>
      </w:pPr>
      <w:r w:rsidRPr="00B81031">
        <w:rPr>
          <w:b/>
          <w:bCs/>
          <w:i/>
        </w:rPr>
        <w:t>Comment:</w:t>
      </w:r>
      <w:r>
        <w:rPr>
          <w:i/>
        </w:rPr>
        <w:t xml:space="preserve"> S2-2300494: Postponed.</w:t>
      </w:r>
    </w:p>
    <w:p w14:paraId="4EA7C522" w14:textId="77777777" w:rsidR="00D65D60" w:rsidRPr="005B25A1" w:rsidRDefault="00D65D60" w:rsidP="00D65D60">
      <w:pPr>
        <w:pStyle w:val="FP"/>
        <w:keepNext/>
        <w:rPr>
          <w:b/>
          <w:bCs/>
          <w:i/>
          <w:iCs/>
          <w:sz w:val="18"/>
          <w:szCs w:val="18"/>
        </w:rPr>
      </w:pPr>
      <w:r w:rsidRPr="005B25A1">
        <w:rPr>
          <w:b/>
          <w:bCs/>
          <w:i/>
          <w:iCs/>
          <w:sz w:val="18"/>
          <w:szCs w:val="18"/>
        </w:rPr>
        <w:t>e-mail discussion:</w:t>
      </w:r>
    </w:p>
    <w:p w14:paraId="1542836B" w14:textId="77777777" w:rsidR="00D65D60" w:rsidRDefault="00D65D60" w:rsidP="00D65D60">
      <w:pPr>
        <w:pStyle w:val="FP"/>
        <w:keepNext/>
        <w:rPr>
          <w:i/>
          <w:iCs/>
          <w:sz w:val="18"/>
          <w:szCs w:val="18"/>
        </w:rPr>
      </w:pPr>
      <w:r w:rsidRPr="005B25A1">
        <w:rPr>
          <w:i/>
          <w:iCs/>
          <w:sz w:val="18"/>
          <w:szCs w:val="18"/>
        </w:rPr>
        <w:t>Yali(OPPO) replies to Zhang (Ericsson).</w:t>
      </w:r>
    </w:p>
    <w:p w14:paraId="33B86016" w14:textId="77777777" w:rsidR="00D65D60" w:rsidRDefault="00D65D60" w:rsidP="00D65D60">
      <w:pPr>
        <w:pStyle w:val="FP"/>
        <w:keepNext/>
        <w:rPr>
          <w:i/>
          <w:iCs/>
          <w:sz w:val="18"/>
          <w:szCs w:val="18"/>
        </w:rPr>
      </w:pPr>
      <w:r w:rsidRPr="005B25A1">
        <w:rPr>
          <w:i/>
          <w:iCs/>
          <w:sz w:val="18"/>
          <w:szCs w:val="18"/>
        </w:rPr>
        <w:t>Zhang (Ericsson) provides comments.</w:t>
      </w:r>
    </w:p>
    <w:p w14:paraId="434AF905" w14:textId="77777777" w:rsidR="00D65D60" w:rsidRDefault="00D65D60" w:rsidP="00D65D60">
      <w:pPr>
        <w:pStyle w:val="FP"/>
        <w:keepNext/>
        <w:rPr>
          <w:i/>
          <w:iCs/>
          <w:sz w:val="18"/>
          <w:szCs w:val="18"/>
        </w:rPr>
      </w:pPr>
      <w:r w:rsidRPr="005B25A1">
        <w:rPr>
          <w:i/>
          <w:iCs/>
          <w:sz w:val="18"/>
          <w:szCs w:val="18"/>
        </w:rPr>
        <w:t>Steve (Huawei) makes an observation.</w:t>
      </w:r>
    </w:p>
    <w:p w14:paraId="2E40042B" w14:textId="77777777" w:rsidR="00D65D60" w:rsidRDefault="00D65D60" w:rsidP="00D65D60">
      <w:pPr>
        <w:pStyle w:val="FP"/>
        <w:keepNext/>
        <w:rPr>
          <w:i/>
          <w:iCs/>
          <w:sz w:val="18"/>
          <w:szCs w:val="18"/>
        </w:rPr>
      </w:pPr>
      <w:r w:rsidRPr="005B25A1">
        <w:rPr>
          <w:i/>
          <w:iCs/>
          <w:sz w:val="18"/>
          <w:szCs w:val="18"/>
        </w:rPr>
        <w:t>Jungje(Interdigital) comments.</w:t>
      </w:r>
    </w:p>
    <w:p w14:paraId="68ECA6CE" w14:textId="77777777" w:rsidR="00D65D60" w:rsidRDefault="00D65D60" w:rsidP="00D65D60">
      <w:pPr>
        <w:pStyle w:val="FP"/>
        <w:keepNext/>
        <w:rPr>
          <w:i/>
          <w:iCs/>
          <w:sz w:val="18"/>
          <w:szCs w:val="18"/>
        </w:rPr>
      </w:pPr>
      <w:r w:rsidRPr="005B25A1">
        <w:rPr>
          <w:i/>
          <w:iCs/>
          <w:sz w:val="18"/>
          <w:szCs w:val="18"/>
        </w:rPr>
        <w:t>Yali(OPPO) provides r01.</w:t>
      </w:r>
    </w:p>
    <w:p w14:paraId="59C82E16" w14:textId="77777777" w:rsidR="00D65D60" w:rsidRDefault="00D65D60" w:rsidP="00D65D60">
      <w:pPr>
        <w:pStyle w:val="FP"/>
        <w:keepNext/>
        <w:rPr>
          <w:i/>
          <w:iCs/>
          <w:sz w:val="18"/>
          <w:szCs w:val="18"/>
        </w:rPr>
      </w:pPr>
      <w:r w:rsidRPr="005B25A1">
        <w:rPr>
          <w:i/>
          <w:iCs/>
          <w:sz w:val="18"/>
          <w:szCs w:val="18"/>
        </w:rPr>
        <w:t>Steve (Huawei) comments, provides r02.</w:t>
      </w:r>
    </w:p>
    <w:p w14:paraId="6F9CE87E" w14:textId="77777777" w:rsidR="00D65D60" w:rsidRDefault="00D65D60" w:rsidP="00D65D60">
      <w:pPr>
        <w:pStyle w:val="FP"/>
        <w:keepNext/>
        <w:rPr>
          <w:i/>
          <w:iCs/>
          <w:sz w:val="18"/>
          <w:szCs w:val="18"/>
        </w:rPr>
      </w:pPr>
      <w:r w:rsidRPr="005B25A1">
        <w:rPr>
          <w:i/>
          <w:iCs/>
          <w:sz w:val="18"/>
          <w:szCs w:val="18"/>
        </w:rPr>
        <w:t>Yali(OPPO) is fine with r02, and replies to Zhang (Ericsson).</w:t>
      </w:r>
    </w:p>
    <w:p w14:paraId="71901631" w14:textId="77777777" w:rsidR="00D65D60" w:rsidRDefault="00D65D60" w:rsidP="00D65D60">
      <w:pPr>
        <w:pStyle w:val="FP"/>
        <w:keepNext/>
        <w:rPr>
          <w:i/>
          <w:iCs/>
          <w:sz w:val="18"/>
          <w:szCs w:val="18"/>
        </w:rPr>
      </w:pPr>
      <w:r w:rsidRPr="005B25A1">
        <w:rPr>
          <w:i/>
          <w:iCs/>
          <w:sz w:val="18"/>
          <w:szCs w:val="18"/>
        </w:rPr>
        <w:t>==== Revisions Deadline ====.</w:t>
      </w:r>
    </w:p>
    <w:p w14:paraId="3FB04FB6" w14:textId="77777777" w:rsidR="00D65D60" w:rsidRDefault="00D65D60" w:rsidP="00D65D60">
      <w:pPr>
        <w:pStyle w:val="FP"/>
        <w:keepNext/>
        <w:rPr>
          <w:i/>
          <w:iCs/>
          <w:sz w:val="18"/>
          <w:szCs w:val="18"/>
        </w:rPr>
      </w:pPr>
      <w:r w:rsidRPr="005B25A1">
        <w:rPr>
          <w:i/>
          <w:iCs/>
          <w:sz w:val="18"/>
          <w:szCs w:val="18"/>
        </w:rPr>
        <w:t>Zhang (Ericsson) is fine with r02.</w:t>
      </w:r>
    </w:p>
    <w:p w14:paraId="69EEC0F9" w14:textId="77777777" w:rsidR="00D65D60" w:rsidRDefault="00D65D60" w:rsidP="00D65D60">
      <w:pPr>
        <w:pStyle w:val="FP"/>
        <w:keepNext/>
        <w:rPr>
          <w:i/>
          <w:iCs/>
          <w:sz w:val="18"/>
          <w:szCs w:val="18"/>
        </w:rPr>
      </w:pPr>
      <w:r w:rsidRPr="005B25A1">
        <w:rPr>
          <w:i/>
          <w:iCs/>
          <w:sz w:val="18"/>
          <w:szCs w:val="18"/>
        </w:rPr>
        <w:t>Jungje(Interdigital) propose to accept r02 with deletion of the parameters 'Destination Layer-2 ID of target 5G ProSe End UE' under subclause 6.4.3.7.x(.</w:t>
      </w:r>
    </w:p>
    <w:p w14:paraId="076DF1B8" w14:textId="77777777" w:rsidR="00D65D60" w:rsidRDefault="00D65D60" w:rsidP="00D65D60">
      <w:pPr>
        <w:pStyle w:val="FP"/>
        <w:keepNext/>
        <w:rPr>
          <w:i/>
          <w:iCs/>
          <w:sz w:val="18"/>
          <w:szCs w:val="18"/>
        </w:rPr>
      </w:pPr>
      <w:r w:rsidRPr="005B25A1">
        <w:rPr>
          <w:i/>
          <w:iCs/>
          <w:sz w:val="18"/>
          <w:szCs w:val="18"/>
        </w:rPr>
        <w:t>Layer-2 link management over PC5 reference point for 5G ProSe UE-to-UE Relay Communication with integrated Discovery).</w:t>
      </w:r>
    </w:p>
    <w:p w14:paraId="1FDECA7B" w14:textId="77777777" w:rsidR="00D65D60" w:rsidRDefault="00D65D60" w:rsidP="00D65D60">
      <w:pPr>
        <w:pStyle w:val="FP"/>
        <w:keepNext/>
        <w:rPr>
          <w:i/>
          <w:iCs/>
          <w:sz w:val="18"/>
          <w:szCs w:val="18"/>
        </w:rPr>
      </w:pPr>
      <w:r w:rsidRPr="005B25A1">
        <w:rPr>
          <w:i/>
          <w:iCs/>
          <w:sz w:val="18"/>
          <w:szCs w:val="18"/>
        </w:rPr>
        <w:t>Yali(OPPO) replies to Jungje(Interdigital) , the parameter cannot be removed, it aligns with the TR conclusion and the TS text we agreed in the last meeting.</w:t>
      </w:r>
    </w:p>
    <w:p w14:paraId="410A91B9" w14:textId="77777777" w:rsidR="00D65D60" w:rsidRDefault="00D65D60" w:rsidP="00D65D60">
      <w:pPr>
        <w:pStyle w:val="FP"/>
        <w:keepNext/>
        <w:rPr>
          <w:i/>
          <w:iCs/>
          <w:sz w:val="18"/>
          <w:szCs w:val="18"/>
        </w:rPr>
      </w:pPr>
      <w:r w:rsidRPr="005B25A1">
        <w:rPr>
          <w:i/>
          <w:iCs/>
          <w:sz w:val="18"/>
          <w:szCs w:val="18"/>
        </w:rPr>
        <w:t>Jungje(Interdigital) responded to Yali(OPPO).</w:t>
      </w:r>
    </w:p>
    <w:p w14:paraId="4D853328" w14:textId="77777777" w:rsidR="00D65D60" w:rsidRDefault="00D65D60" w:rsidP="00D65D60">
      <w:pPr>
        <w:pStyle w:val="FP"/>
        <w:keepNext/>
        <w:rPr>
          <w:i/>
          <w:iCs/>
          <w:sz w:val="18"/>
          <w:szCs w:val="18"/>
        </w:rPr>
      </w:pPr>
      <w:r w:rsidRPr="005B25A1">
        <w:rPr>
          <w:i/>
          <w:iCs/>
          <w:sz w:val="18"/>
          <w:szCs w:val="18"/>
        </w:rPr>
        <w:t>Yali(OPPO) replies to Jungje(Interdigital).</w:t>
      </w:r>
    </w:p>
    <w:p w14:paraId="0A087447" w14:textId="77777777" w:rsidR="00D65D60" w:rsidRDefault="00D65D60" w:rsidP="00D65D60">
      <w:pPr>
        <w:pStyle w:val="FP"/>
        <w:keepNext/>
        <w:rPr>
          <w:i/>
          <w:iCs/>
          <w:sz w:val="18"/>
          <w:szCs w:val="18"/>
        </w:rPr>
      </w:pPr>
      <w:r w:rsidRPr="005B25A1">
        <w:rPr>
          <w:i/>
          <w:iCs/>
          <w:sz w:val="18"/>
          <w:szCs w:val="18"/>
        </w:rPr>
        <w:t>Jungje(Interdigital) response to Yali(OPPO).</w:t>
      </w:r>
    </w:p>
    <w:p w14:paraId="01618D1B" w14:textId="77777777" w:rsidR="00D65D60" w:rsidRDefault="00D65D60" w:rsidP="00D65D60">
      <w:pPr>
        <w:pStyle w:val="FP"/>
        <w:keepNext/>
        <w:rPr>
          <w:i/>
          <w:iCs/>
          <w:sz w:val="18"/>
          <w:szCs w:val="18"/>
        </w:rPr>
      </w:pPr>
      <w:r w:rsidRPr="005B25A1">
        <w:rPr>
          <w:i/>
          <w:iCs/>
          <w:sz w:val="18"/>
          <w:szCs w:val="18"/>
        </w:rPr>
        <w:t>Jungje(Interdigital) can only accept r02 with deletion of the parameter 'Destination Layer-2 ID of target 5G ProSe End UE' under subclause 6.4.3.7.x(.</w:t>
      </w:r>
    </w:p>
    <w:p w14:paraId="166EF8F6" w14:textId="77777777" w:rsidR="00D65D60" w:rsidRDefault="00D65D60" w:rsidP="00D65D60">
      <w:pPr>
        <w:pStyle w:val="FP"/>
        <w:keepNext/>
        <w:rPr>
          <w:i/>
          <w:iCs/>
          <w:sz w:val="18"/>
          <w:szCs w:val="18"/>
        </w:rPr>
      </w:pPr>
      <w:r w:rsidRPr="005B25A1">
        <w:rPr>
          <w:i/>
          <w:iCs/>
          <w:sz w:val="18"/>
          <w:szCs w:val="18"/>
        </w:rPr>
        <w:t>Layer-2 link management over PC5 reference point for 5G ProSe UE-to-UE Relay Communication with integrated Discovery).</w:t>
      </w:r>
    </w:p>
    <w:p w14:paraId="3A51B907" w14:textId="77777777" w:rsidR="00D65D60" w:rsidRDefault="00D65D60" w:rsidP="00D65D60">
      <w:pPr>
        <w:pStyle w:val="FP"/>
        <w:keepNext/>
        <w:rPr>
          <w:i/>
          <w:iCs/>
          <w:sz w:val="18"/>
          <w:szCs w:val="18"/>
        </w:rPr>
      </w:pPr>
      <w:r w:rsidRPr="005B25A1">
        <w:rPr>
          <w:i/>
          <w:iCs/>
          <w:sz w:val="18"/>
          <w:szCs w:val="18"/>
        </w:rPr>
        <w:t>Yali(OPPO) replies to Jungje(Interdigital), can only accept r02.</w:t>
      </w:r>
    </w:p>
    <w:p w14:paraId="6C3427B5" w14:textId="77777777" w:rsidR="00D65D60" w:rsidRDefault="00D65D60" w:rsidP="00D65D60">
      <w:pPr>
        <w:pStyle w:val="FP"/>
        <w:keepNext/>
        <w:rPr>
          <w:i/>
          <w:iCs/>
          <w:sz w:val="18"/>
          <w:szCs w:val="18"/>
        </w:rPr>
      </w:pPr>
      <w:r w:rsidRPr="005B25A1">
        <w:rPr>
          <w:i/>
          <w:iCs/>
          <w:sz w:val="18"/>
          <w:szCs w:val="18"/>
        </w:rPr>
        <w:t>Jungje(Interdigital) propose to accept r02 with deletion of the parameter 'Destination Layer-2 ID of target 5G ProSe End UE' under subclause 6.4.3.7.x(.</w:t>
      </w:r>
    </w:p>
    <w:p w14:paraId="27E42AF7" w14:textId="77777777" w:rsidR="00D65D60" w:rsidRDefault="00D65D60" w:rsidP="00D65D60">
      <w:pPr>
        <w:pStyle w:val="FP"/>
        <w:keepNext/>
        <w:rPr>
          <w:i/>
          <w:iCs/>
          <w:sz w:val="18"/>
          <w:szCs w:val="18"/>
        </w:rPr>
      </w:pPr>
      <w:r w:rsidRPr="005B25A1">
        <w:rPr>
          <w:i/>
          <w:iCs/>
          <w:sz w:val="18"/>
          <w:szCs w:val="18"/>
        </w:rPr>
        <w:t>Layer-2 link management over PC5 reference point for 5G ProSe UE-to-UE Relay Communication with integrated Discovery) and handle at CC#4.</w:t>
      </w:r>
    </w:p>
    <w:p w14:paraId="775101E5" w14:textId="77777777" w:rsidR="00D65D60" w:rsidRDefault="00D65D60" w:rsidP="00D65D60">
      <w:pPr>
        <w:pStyle w:val="FP"/>
        <w:keepNext/>
        <w:rPr>
          <w:i/>
          <w:iCs/>
          <w:sz w:val="18"/>
          <w:szCs w:val="18"/>
        </w:rPr>
      </w:pPr>
      <w:r w:rsidRPr="005B25A1">
        <w:rPr>
          <w:i/>
          <w:iCs/>
          <w:sz w:val="18"/>
          <w:szCs w:val="18"/>
        </w:rPr>
        <w:t>==== Final Comments Deadline ====.</w:t>
      </w:r>
    </w:p>
    <w:p w14:paraId="79C2A8EC" w14:textId="77777777" w:rsidR="00D65D60" w:rsidRPr="005B25A1" w:rsidRDefault="00D65D60" w:rsidP="00D65D60">
      <w:pPr>
        <w:pStyle w:val="FP"/>
        <w:keepNext/>
        <w:rPr>
          <w:i/>
          <w:iCs/>
          <w:sz w:val="18"/>
          <w:szCs w:val="18"/>
        </w:rPr>
      </w:pPr>
    </w:p>
    <w:p w14:paraId="3BD753F4" w14:textId="77777777" w:rsidR="00D65D60" w:rsidRPr="005B25A1" w:rsidRDefault="00D65D60" w:rsidP="00D65D60">
      <w:pPr>
        <w:keepNext/>
        <w:keepLines/>
        <w:rPr>
          <w:b/>
          <w:bCs/>
        </w:rPr>
      </w:pPr>
      <w:r>
        <w:rPr>
          <w:b/>
          <w:bCs/>
        </w:rPr>
        <w:t>CC#4</w:t>
      </w:r>
      <w:r w:rsidRPr="005B25A1">
        <w:rPr>
          <w:b/>
          <w:bCs/>
        </w:rPr>
        <w:t xml:space="preserve"> Discussion:</w:t>
      </w:r>
    </w:p>
    <w:p w14:paraId="7438C33B" w14:textId="77777777" w:rsidR="00D65D60" w:rsidRPr="00D65D60" w:rsidRDefault="00D65D60" w:rsidP="00D65D60">
      <w:pPr>
        <w:keepNext/>
        <w:keepLines/>
      </w:pPr>
      <w:r>
        <w:t xml:space="preserve">r02 was proposed. r02 was agreed and revised to </w:t>
      </w:r>
      <w:r w:rsidRPr="00D65D60">
        <w:rPr>
          <w:color w:val="0000FF"/>
        </w:rPr>
        <w:t>S2-2301479</w:t>
      </w:r>
      <w:r>
        <w:t xml:space="preserve">, which was </w:t>
      </w:r>
      <w:r w:rsidRPr="00C3284B">
        <w:rPr>
          <w:color w:val="FF0000"/>
          <w:lang w:eastAsia="en-US"/>
        </w:rPr>
        <w:t>approved</w:t>
      </w:r>
      <w:r>
        <w:t>.</w:t>
      </w:r>
    </w:p>
    <w:p w14:paraId="40A6A053" w14:textId="77777777" w:rsidR="00D65D60" w:rsidRPr="00EB0339" w:rsidRDefault="00D65D60" w:rsidP="00D65D60">
      <w:r w:rsidRPr="005B25A1">
        <w:rPr>
          <w:b/>
          <w:bCs/>
        </w:rPr>
        <w:t>Status:</w:t>
      </w:r>
      <w:r>
        <w:t xml:space="preserve"> </w:t>
      </w:r>
      <w:r w:rsidRPr="00D65D60">
        <w:t xml:space="preserve"> </w:t>
      </w:r>
      <w:r>
        <w:t xml:space="preserve">r02 was agreed and revised to </w:t>
      </w:r>
      <w:r w:rsidRPr="00D65D60">
        <w:rPr>
          <w:color w:val="0000FF"/>
        </w:rPr>
        <w:t>S2-2301479</w:t>
      </w:r>
      <w:r>
        <w:t xml:space="preserve">, which was </w:t>
      </w:r>
      <w:r w:rsidRPr="00C3284B">
        <w:rPr>
          <w:color w:val="FF0000"/>
          <w:lang w:eastAsia="en-US"/>
        </w:rPr>
        <w:t>approved</w:t>
      </w:r>
      <w:r>
        <w:t>.</w:t>
      </w:r>
    </w:p>
    <w:p w14:paraId="27B47F48" w14:textId="77777777" w:rsidR="00D65D60" w:rsidRPr="00EB0339" w:rsidRDefault="00D65D60" w:rsidP="00D65D60"/>
    <w:p w14:paraId="3758B2A2" w14:textId="77777777" w:rsidR="00D65D60" w:rsidRDefault="00D65D60" w:rsidP="00D65D60">
      <w:pPr>
        <w:pStyle w:val="NormTop"/>
      </w:pPr>
      <w:r>
        <w:rPr>
          <w:color w:val="0000FF"/>
        </w:rPr>
        <w:t>S2-2300501</w:t>
      </w:r>
      <w:r w:rsidRPr="00D53282">
        <w:t xml:space="preserve"> </w:t>
      </w:r>
      <w:r>
        <w:t>(CR) 23.304 CR0175 (Rel-18, 'B'): Identifiers for Discovery integrated into PC5 unicast link establishment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5.8.5 Add description about identifiers for Discovery integrated into PC5 unicast link establishment.</w:t>
      </w:r>
    </w:p>
    <w:p w14:paraId="60C9C82E" w14:textId="77777777" w:rsidR="00D65D60" w:rsidRPr="005B25A1" w:rsidRDefault="00D65D60" w:rsidP="00D65D60">
      <w:pPr>
        <w:pStyle w:val="FP"/>
        <w:keepNext/>
        <w:rPr>
          <w:b/>
          <w:bCs/>
          <w:i/>
          <w:iCs/>
          <w:sz w:val="18"/>
          <w:szCs w:val="18"/>
        </w:rPr>
      </w:pPr>
      <w:r w:rsidRPr="005B25A1">
        <w:rPr>
          <w:b/>
          <w:bCs/>
          <w:i/>
          <w:iCs/>
          <w:sz w:val="18"/>
          <w:szCs w:val="18"/>
        </w:rPr>
        <w:t>e-mail discussion:</w:t>
      </w:r>
    </w:p>
    <w:p w14:paraId="38116E45" w14:textId="77777777" w:rsidR="00D65D60" w:rsidRDefault="00D65D60" w:rsidP="00D65D60">
      <w:pPr>
        <w:pStyle w:val="FP"/>
        <w:keepNext/>
        <w:rPr>
          <w:i/>
          <w:iCs/>
          <w:sz w:val="18"/>
          <w:szCs w:val="18"/>
        </w:rPr>
      </w:pPr>
      <w:r w:rsidRPr="005B25A1">
        <w:rPr>
          <w:i/>
          <w:iCs/>
          <w:sz w:val="18"/>
          <w:szCs w:val="18"/>
        </w:rPr>
        <w:t>Fei (OPPO) comments and provides r01.</w:t>
      </w:r>
    </w:p>
    <w:p w14:paraId="0FC01394" w14:textId="77777777" w:rsidR="00D65D60" w:rsidRDefault="00D65D60" w:rsidP="00D65D60">
      <w:pPr>
        <w:pStyle w:val="FP"/>
        <w:keepNext/>
        <w:rPr>
          <w:i/>
          <w:iCs/>
          <w:sz w:val="18"/>
          <w:szCs w:val="18"/>
        </w:rPr>
      </w:pPr>
      <w:r w:rsidRPr="005B25A1">
        <w:rPr>
          <w:i/>
          <w:iCs/>
          <w:sz w:val="18"/>
          <w:szCs w:val="18"/>
        </w:rPr>
        <w:t>Steve (Huawei) comments in titles.</w:t>
      </w:r>
    </w:p>
    <w:p w14:paraId="56BBC551" w14:textId="77777777" w:rsidR="00D65D60" w:rsidRDefault="00D65D60" w:rsidP="00D65D60">
      <w:pPr>
        <w:pStyle w:val="FP"/>
        <w:keepNext/>
        <w:rPr>
          <w:i/>
          <w:iCs/>
          <w:sz w:val="18"/>
          <w:szCs w:val="18"/>
        </w:rPr>
      </w:pPr>
      <w:r w:rsidRPr="005B25A1">
        <w:rPr>
          <w:i/>
          <w:iCs/>
          <w:sz w:val="18"/>
          <w:szCs w:val="18"/>
        </w:rPr>
        <w:t>Jungje(Interdigital) comments.</w:t>
      </w:r>
    </w:p>
    <w:p w14:paraId="7C8DA93C" w14:textId="77777777" w:rsidR="00D65D60" w:rsidRDefault="00D65D60" w:rsidP="00D65D60">
      <w:pPr>
        <w:pStyle w:val="FP"/>
        <w:keepNext/>
        <w:rPr>
          <w:i/>
          <w:iCs/>
          <w:sz w:val="18"/>
          <w:szCs w:val="18"/>
        </w:rPr>
      </w:pPr>
      <w:r w:rsidRPr="005B25A1">
        <w:rPr>
          <w:i/>
          <w:iCs/>
          <w:sz w:val="18"/>
          <w:szCs w:val="18"/>
        </w:rPr>
        <w:t>Fei (OPPO) responds to Jung Je.</w:t>
      </w:r>
    </w:p>
    <w:p w14:paraId="61A269D1" w14:textId="77777777" w:rsidR="00D65D60" w:rsidRDefault="00D65D60" w:rsidP="00D65D60">
      <w:pPr>
        <w:pStyle w:val="FP"/>
        <w:keepNext/>
        <w:rPr>
          <w:i/>
          <w:iCs/>
          <w:sz w:val="18"/>
          <w:szCs w:val="18"/>
        </w:rPr>
      </w:pPr>
      <w:r w:rsidRPr="005B25A1">
        <w:rPr>
          <w:i/>
          <w:iCs/>
          <w:sz w:val="18"/>
          <w:szCs w:val="18"/>
        </w:rPr>
        <w:t>Fei (OPPO) provides response.</w:t>
      </w:r>
    </w:p>
    <w:p w14:paraId="2EC25D0E" w14:textId="77777777" w:rsidR="00D65D60" w:rsidRDefault="00D65D60" w:rsidP="00D65D60">
      <w:pPr>
        <w:pStyle w:val="FP"/>
        <w:keepNext/>
        <w:rPr>
          <w:i/>
          <w:iCs/>
          <w:sz w:val="18"/>
          <w:szCs w:val="18"/>
        </w:rPr>
      </w:pPr>
      <w:r w:rsidRPr="005B25A1">
        <w:rPr>
          <w:i/>
          <w:iCs/>
          <w:sz w:val="18"/>
          <w:szCs w:val="18"/>
        </w:rPr>
        <w:t>Yali (OPPO) provides r02.</w:t>
      </w:r>
    </w:p>
    <w:p w14:paraId="7178ABAA" w14:textId="77777777" w:rsidR="00D65D60" w:rsidRDefault="00D65D60" w:rsidP="00D65D60">
      <w:pPr>
        <w:pStyle w:val="FP"/>
        <w:keepNext/>
        <w:rPr>
          <w:i/>
          <w:iCs/>
          <w:sz w:val="18"/>
          <w:szCs w:val="18"/>
        </w:rPr>
      </w:pPr>
      <w:r w:rsidRPr="005B25A1">
        <w:rPr>
          <w:i/>
          <w:iCs/>
          <w:sz w:val="18"/>
          <w:szCs w:val="18"/>
        </w:rPr>
        <w:t>==== Revisions Deadline ====.</w:t>
      </w:r>
    </w:p>
    <w:p w14:paraId="3D5E80D5" w14:textId="77777777" w:rsidR="00D65D60" w:rsidRDefault="00D65D60" w:rsidP="00D65D60">
      <w:pPr>
        <w:pStyle w:val="FP"/>
        <w:keepNext/>
        <w:rPr>
          <w:i/>
          <w:iCs/>
          <w:sz w:val="18"/>
          <w:szCs w:val="18"/>
        </w:rPr>
      </w:pPr>
      <w:r w:rsidRPr="005B25A1">
        <w:rPr>
          <w:i/>
          <w:iCs/>
          <w:sz w:val="18"/>
          <w:szCs w:val="18"/>
        </w:rPr>
        <w:t>Fei (OPPO) can only accept r02.</w:t>
      </w:r>
    </w:p>
    <w:p w14:paraId="6D8150C1" w14:textId="77777777" w:rsidR="00D65D60" w:rsidRDefault="00D65D60" w:rsidP="00D65D60">
      <w:pPr>
        <w:pStyle w:val="FP"/>
        <w:keepNext/>
        <w:rPr>
          <w:i/>
          <w:iCs/>
          <w:sz w:val="18"/>
          <w:szCs w:val="18"/>
        </w:rPr>
      </w:pPr>
      <w:r w:rsidRPr="005B25A1">
        <w:rPr>
          <w:i/>
          <w:iCs/>
          <w:sz w:val="18"/>
          <w:szCs w:val="18"/>
        </w:rPr>
        <w:t>JUngje(Interdigital) comments on r01 and propose to agree on r01 with removing the second paragraph in the change.</w:t>
      </w:r>
    </w:p>
    <w:p w14:paraId="1503F31A" w14:textId="77777777" w:rsidR="00D65D60" w:rsidRDefault="00D65D60" w:rsidP="00D65D60">
      <w:pPr>
        <w:pStyle w:val="FP"/>
        <w:keepNext/>
        <w:rPr>
          <w:i/>
          <w:iCs/>
          <w:sz w:val="18"/>
          <w:szCs w:val="18"/>
        </w:rPr>
      </w:pPr>
      <w:r w:rsidRPr="005B25A1">
        <w:rPr>
          <w:i/>
          <w:iCs/>
          <w:sz w:val="18"/>
          <w:szCs w:val="18"/>
        </w:rPr>
        <w:t>Jungje(Interdigital) responded to Fei(OPPO) and reconsider the position.</w:t>
      </w:r>
    </w:p>
    <w:p w14:paraId="5391F101" w14:textId="77777777" w:rsidR="00D65D60" w:rsidRDefault="00D65D60" w:rsidP="00D65D60">
      <w:pPr>
        <w:pStyle w:val="FP"/>
        <w:keepNext/>
        <w:rPr>
          <w:i/>
          <w:iCs/>
          <w:sz w:val="18"/>
          <w:szCs w:val="18"/>
        </w:rPr>
      </w:pPr>
      <w:r w:rsidRPr="005B25A1">
        <w:rPr>
          <w:i/>
          <w:iCs/>
          <w:sz w:val="18"/>
          <w:szCs w:val="18"/>
        </w:rPr>
        <w:t>Fei (OPPO) Replied to Jung Je.</w:t>
      </w:r>
    </w:p>
    <w:p w14:paraId="20D794EC" w14:textId="77777777" w:rsidR="00D65D60" w:rsidRDefault="00D65D60" w:rsidP="00D65D60">
      <w:pPr>
        <w:pStyle w:val="FP"/>
        <w:keepNext/>
        <w:rPr>
          <w:i/>
          <w:iCs/>
          <w:sz w:val="18"/>
          <w:szCs w:val="18"/>
        </w:rPr>
      </w:pPr>
      <w:r w:rsidRPr="005B25A1">
        <w:rPr>
          <w:i/>
          <w:iCs/>
          <w:sz w:val="18"/>
          <w:szCs w:val="18"/>
        </w:rPr>
        <w:t>Jungje(Interdigital) responded to Fei(Oppo).</w:t>
      </w:r>
    </w:p>
    <w:p w14:paraId="0978E83F" w14:textId="77777777" w:rsidR="00D65D60" w:rsidRDefault="00D65D60" w:rsidP="00D65D60">
      <w:pPr>
        <w:pStyle w:val="FP"/>
        <w:keepNext/>
        <w:rPr>
          <w:i/>
          <w:iCs/>
          <w:sz w:val="18"/>
          <w:szCs w:val="18"/>
        </w:rPr>
      </w:pPr>
      <w:r w:rsidRPr="005B25A1">
        <w:rPr>
          <w:i/>
          <w:iCs/>
          <w:sz w:val="18"/>
          <w:szCs w:val="18"/>
        </w:rPr>
        <w:t>Fei (OPPO) Provides responses.</w:t>
      </w:r>
    </w:p>
    <w:p w14:paraId="7E726970" w14:textId="77777777" w:rsidR="00D65D60" w:rsidRDefault="00D65D60" w:rsidP="00D65D60">
      <w:pPr>
        <w:pStyle w:val="FP"/>
        <w:keepNext/>
        <w:rPr>
          <w:i/>
          <w:iCs/>
          <w:sz w:val="18"/>
          <w:szCs w:val="18"/>
        </w:rPr>
      </w:pPr>
      <w:r w:rsidRPr="005B25A1">
        <w:rPr>
          <w:i/>
          <w:iCs/>
          <w:sz w:val="18"/>
          <w:szCs w:val="18"/>
        </w:rPr>
        <w:t>Jungje(Interdigital) can only accept r02 with deletion of second paragraph which starts with '5G ProSe UE-to-UE Relay may send a unicast Direct Communication Request message...'.</w:t>
      </w:r>
    </w:p>
    <w:p w14:paraId="0643E281" w14:textId="77777777" w:rsidR="00D65D60" w:rsidRDefault="00D65D60" w:rsidP="00D65D60">
      <w:pPr>
        <w:pStyle w:val="FP"/>
        <w:keepNext/>
        <w:rPr>
          <w:i/>
          <w:iCs/>
          <w:sz w:val="18"/>
          <w:szCs w:val="18"/>
        </w:rPr>
      </w:pPr>
      <w:r w:rsidRPr="005B25A1">
        <w:rPr>
          <w:i/>
          <w:iCs/>
          <w:sz w:val="18"/>
          <w:szCs w:val="18"/>
        </w:rPr>
        <w:t>Jungje(Interdigital) propose to accept r02 with deletion of second paragraph which starts with '5G ProSe UE-to-UE Relay may send a unicast Direct Communication Request message...' and handled at CC#4.</w:t>
      </w:r>
    </w:p>
    <w:p w14:paraId="7555293B" w14:textId="77777777" w:rsidR="00D65D60" w:rsidRDefault="00D65D60" w:rsidP="00D65D60">
      <w:pPr>
        <w:pStyle w:val="FP"/>
        <w:keepNext/>
        <w:rPr>
          <w:i/>
          <w:iCs/>
          <w:sz w:val="18"/>
          <w:szCs w:val="18"/>
        </w:rPr>
      </w:pPr>
      <w:r w:rsidRPr="005B25A1">
        <w:rPr>
          <w:i/>
          <w:iCs/>
          <w:sz w:val="18"/>
          <w:szCs w:val="18"/>
        </w:rPr>
        <w:t>==== Final Comments Deadline ====.</w:t>
      </w:r>
    </w:p>
    <w:p w14:paraId="5F1BA961" w14:textId="77777777" w:rsidR="00D65D60" w:rsidRPr="005B25A1" w:rsidRDefault="00D65D60" w:rsidP="00D65D60">
      <w:pPr>
        <w:pStyle w:val="FP"/>
        <w:keepNext/>
        <w:rPr>
          <w:i/>
          <w:iCs/>
          <w:sz w:val="18"/>
          <w:szCs w:val="18"/>
        </w:rPr>
      </w:pPr>
    </w:p>
    <w:p w14:paraId="433DCC46" w14:textId="77777777" w:rsidR="00D65D60" w:rsidRPr="005B25A1" w:rsidRDefault="00D65D60" w:rsidP="00D65D60">
      <w:pPr>
        <w:keepNext/>
        <w:keepLines/>
        <w:rPr>
          <w:b/>
          <w:bCs/>
        </w:rPr>
      </w:pPr>
      <w:r>
        <w:rPr>
          <w:b/>
          <w:bCs/>
        </w:rPr>
        <w:t>CC#4</w:t>
      </w:r>
      <w:r w:rsidRPr="005B25A1">
        <w:rPr>
          <w:b/>
          <w:bCs/>
        </w:rPr>
        <w:t xml:space="preserve"> Discussion:</w:t>
      </w:r>
    </w:p>
    <w:p w14:paraId="34D271B2" w14:textId="7047260D" w:rsidR="00D65D60" w:rsidRPr="00D65D60" w:rsidRDefault="00D65D60" w:rsidP="00D65D60">
      <w:pPr>
        <w:keepNext/>
        <w:keepLines/>
      </w:pPr>
      <w:r>
        <w:t xml:space="preserve">r02 was proposed. r02 was agreed and revised to </w:t>
      </w:r>
      <w:r w:rsidRPr="00D65D60">
        <w:rPr>
          <w:color w:val="0000FF"/>
        </w:rPr>
        <w:t>S2-23014</w:t>
      </w:r>
      <w:r>
        <w:rPr>
          <w:color w:val="0000FF"/>
        </w:rPr>
        <w:t>80</w:t>
      </w:r>
      <w:r>
        <w:t xml:space="preserve">, which was </w:t>
      </w:r>
      <w:r w:rsidRPr="00C3284B">
        <w:rPr>
          <w:color w:val="FF0000"/>
          <w:lang w:eastAsia="en-US"/>
        </w:rPr>
        <w:t>approved</w:t>
      </w:r>
      <w:r>
        <w:t>.</w:t>
      </w:r>
    </w:p>
    <w:p w14:paraId="08609275" w14:textId="343228BD" w:rsidR="00D65D60" w:rsidRPr="00EB0339" w:rsidRDefault="00D65D60" w:rsidP="00D65D60">
      <w:r w:rsidRPr="005B25A1">
        <w:rPr>
          <w:b/>
          <w:bCs/>
        </w:rPr>
        <w:t>Status:</w:t>
      </w:r>
      <w:r>
        <w:t xml:space="preserve"> </w:t>
      </w:r>
      <w:r w:rsidRPr="00D65D60">
        <w:t xml:space="preserve"> </w:t>
      </w:r>
      <w:r>
        <w:t xml:space="preserve">r02 was agreed and revised to </w:t>
      </w:r>
      <w:r w:rsidRPr="00D65D60">
        <w:rPr>
          <w:color w:val="0000FF"/>
        </w:rPr>
        <w:t>S2-23014</w:t>
      </w:r>
      <w:r>
        <w:rPr>
          <w:color w:val="0000FF"/>
        </w:rPr>
        <w:t>80</w:t>
      </w:r>
      <w:r>
        <w:t xml:space="preserve">, which was </w:t>
      </w:r>
      <w:r w:rsidRPr="00C3284B">
        <w:rPr>
          <w:color w:val="FF0000"/>
          <w:lang w:eastAsia="en-US"/>
        </w:rPr>
        <w:t>approved</w:t>
      </w:r>
      <w:r>
        <w:t>.</w:t>
      </w:r>
    </w:p>
    <w:p w14:paraId="62AF91E2" w14:textId="77777777" w:rsidR="00D65D60" w:rsidRDefault="00D65D60" w:rsidP="00D65D60">
      <w:pPr>
        <w:pStyle w:val="NormTop"/>
      </w:pPr>
      <w:r>
        <w:rPr>
          <w:color w:val="0000FF"/>
        </w:rPr>
        <w:t>S2-2301240</w:t>
      </w:r>
      <w:r w:rsidRPr="00D53282">
        <w:t xml:space="preserve"> </w:t>
      </w:r>
      <w:r>
        <w:t>(CR) 23.304 CR0208 (Rel-18, 'B'): Link Management over PC5 reference point for 5G ProSe UE-to-UE Relay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This paper proposes layer-2 link management for PC5 communication via 5G ProSe layer-3 UE-to-UE Relay.</w:t>
      </w:r>
    </w:p>
    <w:p w14:paraId="047C82D7" w14:textId="77777777" w:rsidR="00D65D60" w:rsidRPr="005B25A1" w:rsidRDefault="00D65D60" w:rsidP="00D65D60">
      <w:pPr>
        <w:pStyle w:val="FP"/>
        <w:keepNext/>
        <w:rPr>
          <w:b/>
          <w:bCs/>
          <w:i/>
          <w:iCs/>
          <w:sz w:val="18"/>
          <w:szCs w:val="18"/>
        </w:rPr>
      </w:pPr>
      <w:r w:rsidRPr="005B25A1">
        <w:rPr>
          <w:b/>
          <w:bCs/>
          <w:i/>
          <w:iCs/>
          <w:sz w:val="18"/>
          <w:szCs w:val="18"/>
        </w:rPr>
        <w:t>e-mail discussion:</w:t>
      </w:r>
    </w:p>
    <w:p w14:paraId="37B42F9F" w14:textId="77777777" w:rsidR="00D65D60" w:rsidRDefault="00D65D60" w:rsidP="00D65D60">
      <w:pPr>
        <w:pStyle w:val="FP"/>
        <w:keepNext/>
        <w:rPr>
          <w:i/>
          <w:iCs/>
          <w:sz w:val="18"/>
          <w:szCs w:val="18"/>
        </w:rPr>
      </w:pPr>
      <w:r w:rsidRPr="005B25A1">
        <w:rPr>
          <w:i/>
          <w:iCs/>
          <w:sz w:val="18"/>
          <w:szCs w:val="18"/>
        </w:rPr>
        <w:t>Zhang (Ericsson) provides comments.</w:t>
      </w:r>
    </w:p>
    <w:p w14:paraId="1693C579" w14:textId="77777777" w:rsidR="00D65D60" w:rsidRDefault="00D65D60" w:rsidP="00D65D60">
      <w:pPr>
        <w:pStyle w:val="FP"/>
        <w:keepNext/>
        <w:rPr>
          <w:i/>
          <w:iCs/>
          <w:sz w:val="18"/>
          <w:szCs w:val="18"/>
        </w:rPr>
      </w:pPr>
      <w:r w:rsidRPr="005B25A1">
        <w:rPr>
          <w:i/>
          <w:iCs/>
          <w:sz w:val="18"/>
          <w:szCs w:val="18"/>
        </w:rPr>
        <w:t>Jianning (Xiaomi) provide comment.</w:t>
      </w:r>
    </w:p>
    <w:p w14:paraId="3E0B7D36" w14:textId="77777777" w:rsidR="00D65D60" w:rsidRDefault="00D65D60" w:rsidP="00D65D60">
      <w:pPr>
        <w:pStyle w:val="FP"/>
        <w:keepNext/>
        <w:rPr>
          <w:i/>
          <w:iCs/>
          <w:sz w:val="18"/>
          <w:szCs w:val="18"/>
        </w:rPr>
      </w:pPr>
      <w:r w:rsidRPr="005B25A1">
        <w:rPr>
          <w:i/>
          <w:iCs/>
          <w:sz w:val="18"/>
          <w:szCs w:val="18"/>
        </w:rPr>
        <w:t>Steve (Huawei) comments.</w:t>
      </w:r>
    </w:p>
    <w:p w14:paraId="59CF5AAE" w14:textId="77777777" w:rsidR="00D65D60" w:rsidRDefault="00D65D60" w:rsidP="00D65D60">
      <w:pPr>
        <w:pStyle w:val="FP"/>
        <w:keepNext/>
        <w:rPr>
          <w:i/>
          <w:iCs/>
          <w:sz w:val="18"/>
          <w:szCs w:val="18"/>
        </w:rPr>
      </w:pPr>
      <w:r w:rsidRPr="005B25A1">
        <w:rPr>
          <w:i/>
          <w:iCs/>
          <w:sz w:val="18"/>
          <w:szCs w:val="18"/>
        </w:rPr>
        <w:t>Jung Je(Interdigital) responded to Steven(Huawei), Zhang(Ericsson), and Jianning(Xiaomi).</w:t>
      </w:r>
    </w:p>
    <w:p w14:paraId="02D6ABCB" w14:textId="77777777" w:rsidR="00D65D60" w:rsidRDefault="00D65D60" w:rsidP="00D65D60">
      <w:pPr>
        <w:pStyle w:val="FP"/>
        <w:keepNext/>
        <w:rPr>
          <w:i/>
          <w:iCs/>
          <w:sz w:val="18"/>
          <w:szCs w:val="18"/>
        </w:rPr>
      </w:pPr>
      <w:r w:rsidRPr="005B25A1">
        <w:rPr>
          <w:i/>
          <w:iCs/>
          <w:sz w:val="18"/>
          <w:szCs w:val="18"/>
        </w:rPr>
        <w:t>And provided r01.</w:t>
      </w:r>
    </w:p>
    <w:p w14:paraId="0089316A" w14:textId="77777777" w:rsidR="00D65D60" w:rsidRDefault="00D65D60" w:rsidP="00D65D60">
      <w:pPr>
        <w:pStyle w:val="FP"/>
        <w:keepNext/>
        <w:rPr>
          <w:i/>
          <w:iCs/>
          <w:sz w:val="18"/>
          <w:szCs w:val="18"/>
        </w:rPr>
      </w:pPr>
      <w:r w:rsidRPr="005B25A1">
        <w:rPr>
          <w:i/>
          <w:iCs/>
          <w:sz w:val="18"/>
          <w:szCs w:val="18"/>
        </w:rPr>
        <w:t>Jung Je(Interdigital) provides r02.</w:t>
      </w:r>
    </w:p>
    <w:p w14:paraId="2A39587F" w14:textId="77777777" w:rsidR="00D65D60" w:rsidRDefault="00D65D60" w:rsidP="00D65D60">
      <w:pPr>
        <w:pStyle w:val="FP"/>
        <w:keepNext/>
        <w:rPr>
          <w:i/>
          <w:iCs/>
          <w:sz w:val="18"/>
          <w:szCs w:val="18"/>
        </w:rPr>
      </w:pPr>
      <w:r w:rsidRPr="005B25A1">
        <w:rPr>
          <w:i/>
          <w:iCs/>
          <w:sz w:val="18"/>
          <w:szCs w:val="18"/>
        </w:rPr>
        <w:t>==== Revisions Deadline ====.</w:t>
      </w:r>
    </w:p>
    <w:p w14:paraId="7504D852" w14:textId="77777777" w:rsidR="00D65D60" w:rsidRDefault="00D65D60" w:rsidP="00D65D60">
      <w:pPr>
        <w:pStyle w:val="FP"/>
        <w:keepNext/>
        <w:rPr>
          <w:i/>
          <w:iCs/>
          <w:sz w:val="18"/>
          <w:szCs w:val="18"/>
        </w:rPr>
      </w:pPr>
      <w:r w:rsidRPr="005B25A1">
        <w:rPr>
          <w:i/>
          <w:iCs/>
          <w:sz w:val="18"/>
          <w:szCs w:val="18"/>
        </w:rPr>
        <w:t>Zhang (Ericsson) is OK with r02.</w:t>
      </w:r>
    </w:p>
    <w:p w14:paraId="55EBA6D4" w14:textId="77777777" w:rsidR="00D65D60" w:rsidRDefault="00D65D60" w:rsidP="00D65D60">
      <w:pPr>
        <w:pStyle w:val="FP"/>
        <w:keepNext/>
        <w:rPr>
          <w:i/>
          <w:iCs/>
          <w:sz w:val="18"/>
          <w:szCs w:val="18"/>
        </w:rPr>
      </w:pPr>
      <w:r w:rsidRPr="005B25A1">
        <w:rPr>
          <w:i/>
          <w:iCs/>
          <w:sz w:val="18"/>
          <w:szCs w:val="18"/>
        </w:rPr>
        <w:t>Yali(OPPO) comments and proposes to Note.</w:t>
      </w:r>
    </w:p>
    <w:p w14:paraId="4C6BFDF0" w14:textId="77777777" w:rsidR="00D65D60" w:rsidRDefault="00D65D60" w:rsidP="00D65D60">
      <w:pPr>
        <w:pStyle w:val="FP"/>
        <w:keepNext/>
        <w:rPr>
          <w:i/>
          <w:iCs/>
          <w:sz w:val="18"/>
          <w:szCs w:val="18"/>
        </w:rPr>
      </w:pPr>
      <w:r w:rsidRPr="005B25A1">
        <w:rPr>
          <w:i/>
          <w:iCs/>
          <w:sz w:val="18"/>
          <w:szCs w:val="18"/>
        </w:rPr>
        <w:t>Jungje(Interdigital) proposes to go with r02 + change 'with an additional Indication sent to peer End UEs by the Layer -3 UE-to-UE Relay' to 'Layer-3 UE-to-UE Relay may send link modification update to the peer End UEs to notify it' and proposes this for CC#4.</w:t>
      </w:r>
    </w:p>
    <w:p w14:paraId="65F9C1BE" w14:textId="77777777" w:rsidR="00D65D60" w:rsidRDefault="00D65D60" w:rsidP="00D65D60">
      <w:pPr>
        <w:pStyle w:val="FP"/>
        <w:keepNext/>
        <w:rPr>
          <w:i/>
          <w:iCs/>
          <w:sz w:val="18"/>
          <w:szCs w:val="18"/>
        </w:rPr>
      </w:pPr>
      <w:r w:rsidRPr="005B25A1">
        <w:rPr>
          <w:i/>
          <w:iCs/>
          <w:sz w:val="18"/>
          <w:szCs w:val="18"/>
        </w:rPr>
        <w:t>==== Final Comments Deadline ====.</w:t>
      </w:r>
    </w:p>
    <w:p w14:paraId="398A82E5" w14:textId="77777777" w:rsidR="00D65D60" w:rsidRPr="005B25A1" w:rsidRDefault="00D65D60" w:rsidP="00D65D60">
      <w:pPr>
        <w:pStyle w:val="FP"/>
        <w:keepNext/>
        <w:rPr>
          <w:i/>
          <w:iCs/>
          <w:sz w:val="18"/>
          <w:szCs w:val="18"/>
        </w:rPr>
      </w:pPr>
    </w:p>
    <w:p w14:paraId="11CC621D" w14:textId="77777777" w:rsidR="00D65D60" w:rsidRPr="005B25A1" w:rsidRDefault="00D65D60" w:rsidP="00D65D60">
      <w:pPr>
        <w:keepNext/>
        <w:keepLines/>
        <w:rPr>
          <w:b/>
          <w:bCs/>
        </w:rPr>
      </w:pPr>
      <w:r>
        <w:rPr>
          <w:b/>
          <w:bCs/>
        </w:rPr>
        <w:t>CC#4</w:t>
      </w:r>
      <w:r w:rsidRPr="005B25A1">
        <w:rPr>
          <w:b/>
          <w:bCs/>
        </w:rPr>
        <w:t xml:space="preserve"> Discussion:</w:t>
      </w:r>
    </w:p>
    <w:p w14:paraId="0624A0E7" w14:textId="4A05E687" w:rsidR="00D65D60" w:rsidRPr="00D65D60" w:rsidRDefault="00D65D60" w:rsidP="00D65D60">
      <w:pPr>
        <w:keepNext/>
        <w:keepLines/>
      </w:pPr>
      <w:r>
        <w:t xml:space="preserve">r02 with changes was proposed. r02 with changes was agreed and revised to </w:t>
      </w:r>
      <w:r w:rsidRPr="00D65D60">
        <w:rPr>
          <w:color w:val="0000FF"/>
        </w:rPr>
        <w:t>S2-23014</w:t>
      </w:r>
      <w:r>
        <w:rPr>
          <w:color w:val="0000FF"/>
        </w:rPr>
        <w:t>81</w:t>
      </w:r>
      <w:r>
        <w:t xml:space="preserve">, which was </w:t>
      </w:r>
      <w:r w:rsidRPr="00C3284B">
        <w:rPr>
          <w:color w:val="FF0000"/>
          <w:lang w:eastAsia="en-US"/>
        </w:rPr>
        <w:t>approved</w:t>
      </w:r>
      <w:r>
        <w:t>.</w:t>
      </w:r>
    </w:p>
    <w:p w14:paraId="463D5F90" w14:textId="2E8A8BAF" w:rsidR="00D65D60" w:rsidRPr="00EB0339" w:rsidRDefault="00D65D60" w:rsidP="00D65D60">
      <w:r w:rsidRPr="005B25A1">
        <w:rPr>
          <w:b/>
          <w:bCs/>
        </w:rPr>
        <w:t>Status:</w:t>
      </w:r>
      <w:r>
        <w:t xml:space="preserve"> </w:t>
      </w:r>
      <w:r w:rsidRPr="00D65D60">
        <w:t xml:space="preserve"> </w:t>
      </w:r>
      <w:r>
        <w:t xml:space="preserve">r02 with changes was agreed and revised to </w:t>
      </w:r>
      <w:r w:rsidRPr="00D65D60">
        <w:rPr>
          <w:color w:val="0000FF"/>
        </w:rPr>
        <w:t>S2-23014</w:t>
      </w:r>
      <w:r>
        <w:rPr>
          <w:color w:val="0000FF"/>
        </w:rPr>
        <w:t>81</w:t>
      </w:r>
      <w:r>
        <w:t xml:space="preserve">, which was </w:t>
      </w:r>
      <w:r w:rsidRPr="00C3284B">
        <w:rPr>
          <w:color w:val="FF0000"/>
          <w:lang w:eastAsia="en-US"/>
        </w:rPr>
        <w:t>approved</w:t>
      </w:r>
      <w:r>
        <w:t>.</w:t>
      </w:r>
    </w:p>
    <w:p w14:paraId="3B5B2D7C" w14:textId="31489B42" w:rsidR="00D65D60" w:rsidRDefault="00D65D60" w:rsidP="008F68AC">
      <w:pPr>
        <w:rPr>
          <w:lang w:eastAsia="en-US"/>
        </w:rPr>
      </w:pPr>
    </w:p>
    <w:p w14:paraId="698E7711" w14:textId="77777777" w:rsidR="00D65D60" w:rsidRDefault="00D65D60" w:rsidP="00D65D60">
      <w:pPr>
        <w:pStyle w:val="NormTop"/>
      </w:pPr>
      <w:r>
        <w:rPr>
          <w:color w:val="0000FF"/>
        </w:rPr>
        <w:t>S2-2300765</w:t>
      </w:r>
      <w:r w:rsidRPr="00D53282">
        <w:t xml:space="preserve"> </w:t>
      </w:r>
      <w:r>
        <w:t>(CR) 23.304 CR0193 (Rel-18, 'B'): Support of Multi-path Transmission for Layer-3 UE-to-Network Relay without N3IWF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and procedures for supporting multi-path transmission for Layer-3 UE-to-Network Relay without N3IWF.</w:t>
      </w:r>
    </w:p>
    <w:p w14:paraId="197AAA4F" w14:textId="77777777" w:rsidR="00D65D60" w:rsidRPr="005B25A1" w:rsidRDefault="00D65D60" w:rsidP="00D65D60">
      <w:pPr>
        <w:pStyle w:val="FP"/>
        <w:keepNext/>
        <w:rPr>
          <w:b/>
          <w:bCs/>
          <w:i/>
          <w:iCs/>
          <w:sz w:val="18"/>
          <w:szCs w:val="18"/>
        </w:rPr>
      </w:pPr>
      <w:r w:rsidRPr="005B25A1">
        <w:rPr>
          <w:b/>
          <w:bCs/>
          <w:i/>
          <w:iCs/>
          <w:sz w:val="18"/>
          <w:szCs w:val="18"/>
        </w:rPr>
        <w:t>e-mail discussion:</w:t>
      </w:r>
    </w:p>
    <w:p w14:paraId="11E45817" w14:textId="77777777" w:rsidR="00D65D60" w:rsidRDefault="00D65D60" w:rsidP="00D65D60">
      <w:pPr>
        <w:pStyle w:val="FP"/>
        <w:keepNext/>
        <w:rPr>
          <w:i/>
          <w:iCs/>
          <w:sz w:val="18"/>
          <w:szCs w:val="18"/>
        </w:rPr>
      </w:pPr>
      <w:r w:rsidRPr="005B25A1">
        <w:rPr>
          <w:i/>
          <w:iCs/>
          <w:sz w:val="18"/>
          <w:szCs w:val="18"/>
        </w:rPr>
        <w:t>Judy (Ericsson) checks what document structure should be used to specify multipath transmission and question the need of the flows.</w:t>
      </w:r>
    </w:p>
    <w:p w14:paraId="00143776" w14:textId="77777777" w:rsidR="00D65D60" w:rsidRDefault="00D65D60" w:rsidP="00D65D60">
      <w:pPr>
        <w:pStyle w:val="FP"/>
        <w:keepNext/>
        <w:rPr>
          <w:i/>
          <w:iCs/>
          <w:sz w:val="18"/>
          <w:szCs w:val="18"/>
        </w:rPr>
      </w:pPr>
      <w:r w:rsidRPr="005B25A1">
        <w:rPr>
          <w:i/>
          <w:iCs/>
          <w:sz w:val="18"/>
          <w:szCs w:val="18"/>
        </w:rPr>
        <w:t>Mehrdad (MediaTek Inc.) supports the views shared by Ericsson. The new message flows are not needed.</w:t>
      </w:r>
    </w:p>
    <w:p w14:paraId="22A059D3" w14:textId="77777777" w:rsidR="00D65D60" w:rsidRDefault="00D65D60" w:rsidP="00D65D60">
      <w:pPr>
        <w:pStyle w:val="FP"/>
        <w:keepNext/>
        <w:rPr>
          <w:i/>
          <w:iCs/>
          <w:sz w:val="18"/>
          <w:szCs w:val="18"/>
        </w:rPr>
      </w:pPr>
      <w:r w:rsidRPr="005B25A1">
        <w:rPr>
          <w:i/>
          <w:iCs/>
          <w:sz w:val="18"/>
          <w:szCs w:val="18"/>
        </w:rPr>
        <w:t>Hao (ZTE) responds.</w:t>
      </w:r>
    </w:p>
    <w:p w14:paraId="7CA2B0B8" w14:textId="77777777" w:rsidR="00D65D60" w:rsidRDefault="00D65D60" w:rsidP="00D65D60">
      <w:pPr>
        <w:pStyle w:val="FP"/>
        <w:keepNext/>
        <w:rPr>
          <w:i/>
          <w:iCs/>
          <w:sz w:val="18"/>
          <w:szCs w:val="18"/>
        </w:rPr>
      </w:pPr>
      <w:r w:rsidRPr="005B25A1">
        <w:rPr>
          <w:i/>
          <w:iCs/>
          <w:sz w:val="18"/>
          <w:szCs w:val="18"/>
        </w:rPr>
        <w:t>Steve (Huawei) comments on the flows.</w:t>
      </w:r>
    </w:p>
    <w:p w14:paraId="08626BBF" w14:textId="77777777" w:rsidR="00D65D60" w:rsidRDefault="00D65D60" w:rsidP="00D65D60">
      <w:pPr>
        <w:pStyle w:val="FP"/>
        <w:keepNext/>
        <w:rPr>
          <w:i/>
          <w:iCs/>
          <w:sz w:val="18"/>
          <w:szCs w:val="18"/>
        </w:rPr>
      </w:pPr>
      <w:r w:rsidRPr="005B25A1">
        <w:rPr>
          <w:i/>
          <w:iCs/>
          <w:sz w:val="18"/>
          <w:szCs w:val="18"/>
        </w:rPr>
        <w:t>Hong (Qualcomm) comments.</w:t>
      </w:r>
    </w:p>
    <w:p w14:paraId="42CC3D40" w14:textId="77777777" w:rsidR="00D65D60" w:rsidRDefault="00D65D60" w:rsidP="00D65D60">
      <w:pPr>
        <w:pStyle w:val="FP"/>
        <w:keepNext/>
        <w:rPr>
          <w:i/>
          <w:iCs/>
          <w:sz w:val="18"/>
          <w:szCs w:val="18"/>
        </w:rPr>
      </w:pPr>
      <w:r w:rsidRPr="005B25A1">
        <w:rPr>
          <w:i/>
          <w:iCs/>
          <w:sz w:val="18"/>
          <w:szCs w:val="18"/>
        </w:rPr>
        <w:t>Hao (ZTE) responds and provides r01.</w:t>
      </w:r>
    </w:p>
    <w:p w14:paraId="3056A94D" w14:textId="77777777" w:rsidR="00D65D60" w:rsidRDefault="00D65D60" w:rsidP="00D65D60">
      <w:pPr>
        <w:pStyle w:val="FP"/>
        <w:keepNext/>
        <w:rPr>
          <w:i/>
          <w:iCs/>
          <w:sz w:val="18"/>
          <w:szCs w:val="18"/>
        </w:rPr>
      </w:pPr>
      <w:r w:rsidRPr="005B25A1">
        <w:rPr>
          <w:i/>
          <w:iCs/>
          <w:sz w:val="18"/>
          <w:szCs w:val="18"/>
        </w:rPr>
        <w:t>Mehrdad (MediaTek Inc.) requests status update on this CR after r01.</w:t>
      </w:r>
    </w:p>
    <w:p w14:paraId="07A9BBC7" w14:textId="77777777" w:rsidR="00D65D60" w:rsidRDefault="00D65D60" w:rsidP="00D65D60">
      <w:pPr>
        <w:pStyle w:val="FP"/>
        <w:keepNext/>
        <w:rPr>
          <w:i/>
          <w:iCs/>
          <w:sz w:val="18"/>
          <w:szCs w:val="18"/>
        </w:rPr>
      </w:pPr>
      <w:r w:rsidRPr="005B25A1">
        <w:rPr>
          <w:i/>
          <w:iCs/>
          <w:sz w:val="18"/>
          <w:szCs w:val="18"/>
        </w:rPr>
        <w:t>Hao (ZTE) provides r02.</w:t>
      </w:r>
    </w:p>
    <w:p w14:paraId="15957BBD" w14:textId="77777777" w:rsidR="00D65D60" w:rsidRDefault="00D65D60" w:rsidP="00D65D60">
      <w:pPr>
        <w:pStyle w:val="FP"/>
        <w:keepNext/>
        <w:rPr>
          <w:i/>
          <w:iCs/>
          <w:sz w:val="18"/>
          <w:szCs w:val="18"/>
        </w:rPr>
      </w:pPr>
      <w:r w:rsidRPr="005B25A1">
        <w:rPr>
          <w:i/>
          <w:iCs/>
          <w:sz w:val="18"/>
          <w:szCs w:val="18"/>
        </w:rPr>
        <w:t>Fei (OPPO) comments.</w:t>
      </w:r>
    </w:p>
    <w:p w14:paraId="22B8CF37" w14:textId="77777777" w:rsidR="00D65D60" w:rsidRDefault="00D65D60" w:rsidP="00D65D60">
      <w:pPr>
        <w:pStyle w:val="FP"/>
        <w:keepNext/>
        <w:rPr>
          <w:i/>
          <w:iCs/>
          <w:sz w:val="18"/>
          <w:szCs w:val="18"/>
        </w:rPr>
      </w:pPr>
      <w:r w:rsidRPr="005B25A1">
        <w:rPr>
          <w:i/>
          <w:iCs/>
          <w:sz w:val="18"/>
          <w:szCs w:val="18"/>
        </w:rPr>
        <w:t>Steve (Huawei) comments.</w:t>
      </w:r>
    </w:p>
    <w:p w14:paraId="26F22462" w14:textId="77777777" w:rsidR="00D65D60" w:rsidRDefault="00D65D60" w:rsidP="00D65D60">
      <w:pPr>
        <w:pStyle w:val="FP"/>
        <w:keepNext/>
        <w:rPr>
          <w:i/>
          <w:iCs/>
          <w:sz w:val="18"/>
          <w:szCs w:val="18"/>
        </w:rPr>
      </w:pPr>
      <w:r w:rsidRPr="005B25A1">
        <w:rPr>
          <w:i/>
          <w:iCs/>
          <w:sz w:val="18"/>
          <w:szCs w:val="18"/>
        </w:rPr>
        <w:t>Mehrdad (MediaTek Inc.) clarifies to OPPO that there is another SA2 meeting before next plenary so we have time to restructure.</w:t>
      </w:r>
    </w:p>
    <w:p w14:paraId="326A8E4E" w14:textId="77777777" w:rsidR="00D65D60" w:rsidRDefault="00D65D60" w:rsidP="00D65D60">
      <w:pPr>
        <w:pStyle w:val="FP"/>
        <w:keepNext/>
        <w:rPr>
          <w:i/>
          <w:iCs/>
          <w:sz w:val="18"/>
          <w:szCs w:val="18"/>
        </w:rPr>
      </w:pPr>
      <w:r w:rsidRPr="005B25A1">
        <w:rPr>
          <w:i/>
          <w:iCs/>
          <w:sz w:val="18"/>
          <w:szCs w:val="18"/>
        </w:rPr>
        <w:t>Hao (ZTE) provides r03 as suggested by OPPO; and we can have further discussion on this.</w:t>
      </w:r>
    </w:p>
    <w:p w14:paraId="3CE223D9" w14:textId="77777777" w:rsidR="00D65D60" w:rsidRDefault="00D65D60" w:rsidP="00D65D60">
      <w:pPr>
        <w:pStyle w:val="FP"/>
        <w:keepNext/>
        <w:rPr>
          <w:i/>
          <w:iCs/>
          <w:sz w:val="18"/>
          <w:szCs w:val="18"/>
        </w:rPr>
      </w:pPr>
      <w:r w:rsidRPr="005B25A1">
        <w:rPr>
          <w:i/>
          <w:iCs/>
          <w:sz w:val="18"/>
          <w:szCs w:val="18"/>
        </w:rPr>
        <w:t>==== Revisions Deadline ====.</w:t>
      </w:r>
    </w:p>
    <w:p w14:paraId="4A8609AF" w14:textId="77777777" w:rsidR="00D65D60" w:rsidRDefault="00D65D60" w:rsidP="00D65D60">
      <w:pPr>
        <w:pStyle w:val="FP"/>
        <w:keepNext/>
        <w:rPr>
          <w:i/>
          <w:iCs/>
          <w:sz w:val="18"/>
          <w:szCs w:val="18"/>
        </w:rPr>
      </w:pPr>
      <w:r w:rsidRPr="005B25A1">
        <w:rPr>
          <w:i/>
          <w:iCs/>
          <w:sz w:val="18"/>
          <w:szCs w:val="18"/>
        </w:rPr>
        <w:t>Hong (Qualcomm) comments that this CR has dependency on discussion of 0987 and 0519. It may need to be aligned based on the conclusion of the discussion. Otherwise, it should be postponed with the other two CRs.</w:t>
      </w:r>
    </w:p>
    <w:p w14:paraId="132E4DDA" w14:textId="77777777" w:rsidR="00D65D60" w:rsidRDefault="00D65D60" w:rsidP="00D65D60">
      <w:pPr>
        <w:pStyle w:val="FP"/>
        <w:keepNext/>
        <w:rPr>
          <w:i/>
          <w:iCs/>
          <w:sz w:val="18"/>
          <w:szCs w:val="18"/>
        </w:rPr>
      </w:pPr>
      <w:r w:rsidRPr="005B25A1">
        <w:rPr>
          <w:i/>
          <w:iCs/>
          <w:sz w:val="18"/>
          <w:szCs w:val="18"/>
        </w:rPr>
        <w:t>Hao (ZTE) is OK to postpone the paper.</w:t>
      </w:r>
    </w:p>
    <w:p w14:paraId="726D5E69" w14:textId="77777777" w:rsidR="00D65D60" w:rsidRDefault="00D65D60" w:rsidP="00D65D60">
      <w:pPr>
        <w:pStyle w:val="FP"/>
        <w:keepNext/>
        <w:rPr>
          <w:i/>
          <w:iCs/>
          <w:sz w:val="18"/>
          <w:szCs w:val="18"/>
        </w:rPr>
      </w:pPr>
      <w:r w:rsidRPr="005B25A1">
        <w:rPr>
          <w:i/>
          <w:iCs/>
          <w:sz w:val="18"/>
          <w:szCs w:val="18"/>
        </w:rPr>
        <w:t>==== Final Comments Deadline ====.</w:t>
      </w:r>
    </w:p>
    <w:p w14:paraId="68CBE784" w14:textId="77777777" w:rsidR="00D65D60" w:rsidRPr="005B25A1" w:rsidRDefault="00D65D60" w:rsidP="00D65D60">
      <w:pPr>
        <w:pStyle w:val="FP"/>
        <w:keepNext/>
        <w:rPr>
          <w:i/>
          <w:iCs/>
          <w:sz w:val="18"/>
          <w:szCs w:val="18"/>
        </w:rPr>
      </w:pPr>
    </w:p>
    <w:p w14:paraId="717D9914" w14:textId="77777777" w:rsidR="00D65D60" w:rsidRPr="005B25A1" w:rsidRDefault="00D65D60" w:rsidP="00D65D60">
      <w:pPr>
        <w:keepNext/>
        <w:keepLines/>
        <w:rPr>
          <w:b/>
          <w:bCs/>
        </w:rPr>
      </w:pPr>
      <w:r>
        <w:rPr>
          <w:b/>
          <w:bCs/>
        </w:rPr>
        <w:t>CC#4</w:t>
      </w:r>
      <w:r w:rsidRPr="005B25A1">
        <w:rPr>
          <w:b/>
          <w:bCs/>
        </w:rPr>
        <w:t xml:space="preserve"> Discussion:</w:t>
      </w:r>
    </w:p>
    <w:p w14:paraId="7A668435" w14:textId="26F0BE9A" w:rsidR="00D65D60" w:rsidRPr="00D65D60" w:rsidRDefault="00D65D60" w:rsidP="00D65D60">
      <w:pPr>
        <w:keepNext/>
        <w:keepLines/>
      </w:pPr>
      <w:r>
        <w:t xml:space="preserve">This was </w:t>
      </w:r>
      <w:r w:rsidRPr="00D65D60">
        <w:rPr>
          <w:color w:val="0000FF"/>
        </w:rPr>
        <w:t>postponed</w:t>
      </w:r>
      <w:r>
        <w:t>.</w:t>
      </w:r>
    </w:p>
    <w:p w14:paraId="49EACD7B" w14:textId="6436EDAA" w:rsidR="00D65D60" w:rsidRPr="00D65D60" w:rsidRDefault="00D65D60" w:rsidP="00D65D60">
      <w:r w:rsidRPr="005B25A1">
        <w:rPr>
          <w:b/>
          <w:bCs/>
        </w:rPr>
        <w:t>Status:</w:t>
      </w:r>
      <w:r>
        <w:t xml:space="preserve"> </w:t>
      </w:r>
      <w:r w:rsidRPr="00D65D60">
        <w:rPr>
          <w:color w:val="0000FF"/>
        </w:rPr>
        <w:t>Postponed</w:t>
      </w:r>
      <w:r>
        <w:t>.</w:t>
      </w:r>
    </w:p>
    <w:p w14:paraId="1A562853" w14:textId="0AF384F9" w:rsidR="00D65D60" w:rsidRPr="00D65D60" w:rsidRDefault="00D65D60" w:rsidP="008F68AC">
      <w:pPr>
        <w:rPr>
          <w:b/>
          <w:bCs/>
        </w:rPr>
      </w:pPr>
      <w:r w:rsidRPr="00D65D60">
        <w:rPr>
          <w:b/>
          <w:bCs/>
          <w:color w:val="0000FF"/>
          <w:lang w:eastAsia="en-US"/>
        </w:rPr>
        <w:t>S2-2300765</w:t>
      </w:r>
      <w:r w:rsidRPr="00D65D60">
        <w:rPr>
          <w:b/>
          <w:bCs/>
          <w:lang w:eastAsia="en-US"/>
        </w:rPr>
        <w:t xml:space="preserve">, </w:t>
      </w:r>
      <w:r w:rsidRPr="00D65D60">
        <w:rPr>
          <w:b/>
          <w:bCs/>
          <w:color w:val="0000FF"/>
          <w:lang w:eastAsia="en-US"/>
        </w:rPr>
        <w:t>S2-2300986</w:t>
      </w:r>
      <w:r w:rsidRPr="00D65D60">
        <w:rPr>
          <w:b/>
          <w:bCs/>
          <w:lang w:eastAsia="en-US"/>
        </w:rPr>
        <w:t xml:space="preserve">, </w:t>
      </w:r>
      <w:r w:rsidRPr="00D65D60">
        <w:rPr>
          <w:b/>
          <w:bCs/>
          <w:color w:val="0000FF"/>
          <w:lang w:eastAsia="en-US"/>
        </w:rPr>
        <w:t>S2-2300519</w:t>
      </w:r>
      <w:r w:rsidRPr="00D65D60">
        <w:rPr>
          <w:b/>
          <w:bCs/>
          <w:lang w:eastAsia="en-US"/>
        </w:rPr>
        <w:t xml:space="preserve"> &amp; </w:t>
      </w:r>
      <w:r w:rsidRPr="00D65D60">
        <w:rPr>
          <w:b/>
          <w:bCs/>
          <w:color w:val="0000FF"/>
          <w:lang w:eastAsia="en-US"/>
        </w:rPr>
        <w:t>S2-2300987</w:t>
      </w:r>
      <w:r w:rsidRPr="00D65D60">
        <w:rPr>
          <w:b/>
          <w:bCs/>
          <w:lang w:eastAsia="en-US"/>
        </w:rPr>
        <w:t xml:space="preserve"> all related and should be all </w:t>
      </w:r>
      <w:r w:rsidRPr="00D65D60">
        <w:rPr>
          <w:b/>
          <w:bCs/>
          <w:color w:val="0000FF"/>
          <w:lang w:eastAsia="en-US"/>
        </w:rPr>
        <w:t>postponed</w:t>
      </w:r>
      <w:r w:rsidRPr="00D65D60">
        <w:rPr>
          <w:b/>
          <w:bCs/>
        </w:rPr>
        <w:t>.</w:t>
      </w:r>
    </w:p>
    <w:p w14:paraId="3653BAF3" w14:textId="2141E7B8" w:rsidR="00D65D60" w:rsidRDefault="00D65D60" w:rsidP="008F68AC">
      <w:pPr>
        <w:rPr>
          <w:lang w:eastAsia="en-US"/>
        </w:rPr>
      </w:pPr>
      <w:r w:rsidRPr="00D65D60">
        <w:rPr>
          <w:b/>
          <w:bCs/>
          <w:color w:val="0000FF"/>
          <w:lang w:eastAsia="en-US"/>
        </w:rPr>
        <w:t>S2-230</w:t>
      </w:r>
      <w:r>
        <w:rPr>
          <w:b/>
          <w:bCs/>
          <w:color w:val="0000FF"/>
          <w:lang w:eastAsia="en-US"/>
        </w:rPr>
        <w:t>1576</w:t>
      </w:r>
      <w:r>
        <w:t xml:space="preserve"> was</w:t>
      </w:r>
      <w:r>
        <w:rPr>
          <w:lang w:eastAsia="en-US"/>
        </w:rPr>
        <w:t xml:space="preserve"> </w:t>
      </w:r>
      <w:r w:rsidRPr="00D65D60">
        <w:rPr>
          <w:color w:val="FF0000"/>
          <w:lang w:eastAsia="en-US"/>
        </w:rPr>
        <w:t>withdrawn</w:t>
      </w:r>
    </w:p>
    <w:p w14:paraId="022E2431" w14:textId="77777777" w:rsidR="00D65D60" w:rsidRDefault="00D65D60" w:rsidP="008F68AC">
      <w:pPr>
        <w:rPr>
          <w:lang w:eastAsia="en-US"/>
        </w:rPr>
      </w:pPr>
    </w:p>
    <w:p w14:paraId="36D899F1" w14:textId="77777777" w:rsidR="00D65D60" w:rsidRDefault="00D65D60" w:rsidP="00D65D60">
      <w:pPr>
        <w:pStyle w:val="NormTop"/>
      </w:pPr>
      <w:r>
        <w:rPr>
          <w:color w:val="0000FF"/>
        </w:rPr>
        <w:t>S2-2300144</w:t>
      </w:r>
      <w:r w:rsidRPr="00D53282">
        <w:t xml:space="preserve"> </w:t>
      </w:r>
      <w:r>
        <w:t>(CR) 23.503 CR0799 (Rel-18, 'B'): DN Performance Analytics usage in PDTQ policy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Support for using DN Performance Analytics by PCF in PDTQ policy negotiation and providing minimum QoS requirement.</w:t>
      </w:r>
    </w:p>
    <w:p w14:paraId="2E967A09" w14:textId="77777777" w:rsidR="00D65D60" w:rsidRPr="005B25A1" w:rsidRDefault="00D65D60" w:rsidP="00D65D60">
      <w:pPr>
        <w:keepNext/>
        <w:keepLines/>
        <w:rPr>
          <w:b/>
          <w:bCs/>
        </w:rPr>
      </w:pPr>
      <w:r w:rsidRPr="005B25A1">
        <w:rPr>
          <w:b/>
          <w:bCs/>
        </w:rPr>
        <w:t>Convenor comment:</w:t>
      </w:r>
    </w:p>
    <w:p w14:paraId="5DD469AF" w14:textId="77777777" w:rsidR="00D65D60" w:rsidRPr="005B25A1" w:rsidRDefault="00D65D60" w:rsidP="00D65D60">
      <w:pPr>
        <w:keepNext/>
        <w:keepLines/>
      </w:pPr>
      <w:r w:rsidRPr="005B25A1">
        <w:t>Baseline for S2-2300123, S2-2300774.</w:t>
      </w:r>
    </w:p>
    <w:p w14:paraId="38E7442E" w14:textId="77777777" w:rsidR="00D65D60" w:rsidRPr="005B25A1" w:rsidRDefault="00D65D60" w:rsidP="00D65D60">
      <w:pPr>
        <w:pStyle w:val="FP"/>
        <w:keepNext/>
        <w:rPr>
          <w:b/>
          <w:bCs/>
          <w:i/>
          <w:iCs/>
          <w:sz w:val="18"/>
          <w:szCs w:val="18"/>
        </w:rPr>
      </w:pPr>
      <w:r w:rsidRPr="005B25A1">
        <w:rPr>
          <w:b/>
          <w:bCs/>
          <w:i/>
          <w:iCs/>
          <w:sz w:val="18"/>
          <w:szCs w:val="18"/>
        </w:rPr>
        <w:t>e-mail discussion:</w:t>
      </w:r>
    </w:p>
    <w:p w14:paraId="1B2F57E1" w14:textId="77777777" w:rsidR="00D65D60" w:rsidRDefault="00D65D60" w:rsidP="00D65D60">
      <w:pPr>
        <w:pStyle w:val="FP"/>
        <w:keepNext/>
        <w:rPr>
          <w:i/>
          <w:iCs/>
          <w:sz w:val="18"/>
          <w:szCs w:val="18"/>
        </w:rPr>
      </w:pPr>
      <w:r w:rsidRPr="005B25A1">
        <w:rPr>
          <w:i/>
          <w:iCs/>
          <w:sz w:val="18"/>
          <w:szCs w:val="18"/>
        </w:rPr>
        <w:t>Tricci &lt;OPPO&gt; proposes to use this CR as the baseline to merge with S2-2300123 (from Ericsson) and S2-2300774 (from Huawei) to have the single stream of discussions for updating the common clauses in TS 23.503.</w:t>
      </w:r>
    </w:p>
    <w:p w14:paraId="024B0AF0" w14:textId="77777777" w:rsidR="00D65D60" w:rsidRDefault="00D65D60" w:rsidP="00D65D60">
      <w:pPr>
        <w:pStyle w:val="FP"/>
        <w:keepNext/>
        <w:rPr>
          <w:i/>
          <w:iCs/>
          <w:sz w:val="18"/>
          <w:szCs w:val="18"/>
        </w:rPr>
      </w:pPr>
      <w:r w:rsidRPr="005B25A1">
        <w:rPr>
          <w:i/>
          <w:iCs/>
          <w:sz w:val="18"/>
          <w:szCs w:val="18"/>
        </w:rPr>
        <w:t>Belen (Ericsson) provides r01 and comments.</w:t>
      </w:r>
    </w:p>
    <w:p w14:paraId="13EF5582" w14:textId="77777777" w:rsidR="00D65D60" w:rsidRDefault="00D65D60" w:rsidP="00D65D60">
      <w:pPr>
        <w:pStyle w:val="FP"/>
        <w:keepNext/>
        <w:rPr>
          <w:i/>
          <w:iCs/>
          <w:sz w:val="18"/>
          <w:szCs w:val="18"/>
        </w:rPr>
      </w:pPr>
      <w:r w:rsidRPr="005B25A1">
        <w:rPr>
          <w:i/>
          <w:iCs/>
          <w:sz w:val="18"/>
          <w:szCs w:val="18"/>
        </w:rPr>
        <w:t>Bahador (NTT DOCOMO) replies to Belen (Ericsson) and provides r02.</w:t>
      </w:r>
    </w:p>
    <w:p w14:paraId="5FB0182C" w14:textId="77777777" w:rsidR="00D65D60" w:rsidRDefault="00D65D60" w:rsidP="00D65D60">
      <w:pPr>
        <w:pStyle w:val="FP"/>
        <w:keepNext/>
        <w:rPr>
          <w:i/>
          <w:iCs/>
          <w:sz w:val="18"/>
          <w:szCs w:val="18"/>
        </w:rPr>
      </w:pPr>
      <w:r w:rsidRPr="005B25A1">
        <w:rPr>
          <w:i/>
          <w:iCs/>
          <w:sz w:val="18"/>
          <w:szCs w:val="18"/>
        </w:rPr>
        <w:t>Wang Yuan (Huawei) is ok to merge S2-2300774 into S2-2300144 and provides r03.</w:t>
      </w:r>
    </w:p>
    <w:p w14:paraId="019C2675" w14:textId="77777777" w:rsidR="00D65D60" w:rsidRDefault="00D65D60" w:rsidP="00D65D60">
      <w:pPr>
        <w:pStyle w:val="FP"/>
        <w:keepNext/>
        <w:rPr>
          <w:i/>
          <w:iCs/>
          <w:sz w:val="18"/>
          <w:szCs w:val="18"/>
        </w:rPr>
      </w:pPr>
      <w:r w:rsidRPr="005B25A1">
        <w:rPr>
          <w:i/>
          <w:iCs/>
          <w:sz w:val="18"/>
          <w:szCs w:val="18"/>
        </w:rPr>
        <w:t>Tricci (OPPO) thanks Wang Yuan (Huawei) revision and would like to support the considerations from DoCoMo and Huawei. OPPO would like to cosign this latest revision of the CR. Please OPPO as the supporting company. Many thanks.</w:t>
      </w:r>
    </w:p>
    <w:p w14:paraId="5E7BFB24" w14:textId="77777777" w:rsidR="00D65D60" w:rsidRDefault="00D65D60" w:rsidP="00D65D60">
      <w:pPr>
        <w:pStyle w:val="FP"/>
        <w:keepNext/>
        <w:rPr>
          <w:i/>
          <w:iCs/>
          <w:sz w:val="18"/>
          <w:szCs w:val="18"/>
        </w:rPr>
      </w:pPr>
      <w:r w:rsidRPr="005B25A1">
        <w:rPr>
          <w:i/>
          <w:iCs/>
          <w:sz w:val="18"/>
          <w:szCs w:val="18"/>
        </w:rPr>
        <w:t>Bahador (NTT DOCOMO) replies to Yuan (Huawei) and provides r04.</w:t>
      </w:r>
    </w:p>
    <w:p w14:paraId="555E8D76" w14:textId="77777777" w:rsidR="00D65D60" w:rsidRDefault="00D65D60" w:rsidP="00D65D60">
      <w:pPr>
        <w:pStyle w:val="FP"/>
        <w:keepNext/>
        <w:rPr>
          <w:i/>
          <w:iCs/>
          <w:sz w:val="18"/>
          <w:szCs w:val="18"/>
        </w:rPr>
      </w:pPr>
      <w:r w:rsidRPr="005B25A1">
        <w:rPr>
          <w:i/>
          <w:iCs/>
          <w:sz w:val="18"/>
          <w:szCs w:val="18"/>
        </w:rPr>
        <w:t>Mirko (Huawei) comments and provides r05.</w:t>
      </w:r>
    </w:p>
    <w:p w14:paraId="2765D710" w14:textId="77777777" w:rsidR="00D65D60" w:rsidRDefault="00D65D60" w:rsidP="00D65D60">
      <w:pPr>
        <w:pStyle w:val="FP"/>
        <w:keepNext/>
        <w:rPr>
          <w:i/>
          <w:iCs/>
          <w:sz w:val="18"/>
          <w:szCs w:val="18"/>
        </w:rPr>
      </w:pPr>
      <w:r w:rsidRPr="005B25A1">
        <w:rPr>
          <w:i/>
          <w:iCs/>
          <w:sz w:val="18"/>
          <w:szCs w:val="18"/>
        </w:rPr>
        <w:t>Bahador (NTT DOCOMO) replies to Mirko (Huawei).</w:t>
      </w:r>
    </w:p>
    <w:p w14:paraId="08F84992" w14:textId="77777777" w:rsidR="00D65D60" w:rsidRDefault="00D65D60" w:rsidP="00D65D60">
      <w:pPr>
        <w:pStyle w:val="FP"/>
        <w:keepNext/>
        <w:rPr>
          <w:i/>
          <w:iCs/>
          <w:sz w:val="18"/>
          <w:szCs w:val="18"/>
        </w:rPr>
      </w:pPr>
      <w:r w:rsidRPr="005B25A1">
        <w:rPr>
          <w:i/>
          <w:iCs/>
          <w:sz w:val="18"/>
          <w:szCs w:val="18"/>
        </w:rPr>
        <w:t>Belen (Ericsson) provides r06.</w:t>
      </w:r>
    </w:p>
    <w:p w14:paraId="382B27D4" w14:textId="77777777" w:rsidR="00D65D60" w:rsidRDefault="00D65D60" w:rsidP="00D65D60">
      <w:pPr>
        <w:pStyle w:val="FP"/>
        <w:keepNext/>
        <w:rPr>
          <w:i/>
          <w:iCs/>
          <w:sz w:val="18"/>
          <w:szCs w:val="18"/>
        </w:rPr>
      </w:pPr>
      <w:r w:rsidRPr="005B25A1">
        <w:rPr>
          <w:i/>
          <w:iCs/>
          <w:sz w:val="18"/>
          <w:szCs w:val="18"/>
        </w:rPr>
        <w:t>==== Revisions Deadline ====.</w:t>
      </w:r>
    </w:p>
    <w:p w14:paraId="6AA3B5EC" w14:textId="77777777" w:rsidR="00D65D60" w:rsidRDefault="00D65D60" w:rsidP="00D65D60">
      <w:pPr>
        <w:pStyle w:val="FP"/>
        <w:keepNext/>
        <w:rPr>
          <w:i/>
          <w:iCs/>
          <w:sz w:val="18"/>
          <w:szCs w:val="18"/>
        </w:rPr>
      </w:pPr>
      <w:r w:rsidRPr="005B25A1">
        <w:rPr>
          <w:i/>
          <w:iCs/>
          <w:sz w:val="18"/>
          <w:szCs w:val="18"/>
        </w:rPr>
        <w:t>Tricci (OPPO) responds to Bahador (NTT DOCOMO) based on the past discussions with Belen.</w:t>
      </w:r>
    </w:p>
    <w:p w14:paraId="25870AA2" w14:textId="77777777" w:rsidR="00D65D60" w:rsidRDefault="00D65D60" w:rsidP="00D65D60">
      <w:pPr>
        <w:pStyle w:val="FP"/>
        <w:keepNext/>
        <w:rPr>
          <w:i/>
          <w:iCs/>
          <w:sz w:val="18"/>
          <w:szCs w:val="18"/>
        </w:rPr>
      </w:pPr>
      <w:r w:rsidRPr="005B25A1">
        <w:rPr>
          <w:i/>
          <w:iCs/>
          <w:sz w:val="18"/>
          <w:szCs w:val="18"/>
        </w:rPr>
        <w:t>Wang Yuan (Huawei) proposes to go forward with r06 with a word 'may' added and the EN removed (as in late r07), and add Huawei as a cosigner.</w:t>
      </w:r>
    </w:p>
    <w:p w14:paraId="48AFB1E8" w14:textId="77777777" w:rsidR="00D65D60" w:rsidRDefault="00D65D60" w:rsidP="00D65D60">
      <w:pPr>
        <w:pStyle w:val="FP"/>
        <w:keepNext/>
        <w:rPr>
          <w:i/>
          <w:iCs/>
          <w:sz w:val="18"/>
          <w:szCs w:val="18"/>
        </w:rPr>
      </w:pPr>
      <w:r w:rsidRPr="005B25A1">
        <w:rPr>
          <w:i/>
          <w:iCs/>
          <w:sz w:val="18"/>
          <w:szCs w:val="18"/>
        </w:rPr>
        <w:t>Tricci (OPPO) accepts Wang Yuan (Huawei) proposal to go forward with r06 with a word 'may' added and the EN removed (as in late r07).</w:t>
      </w:r>
    </w:p>
    <w:p w14:paraId="1748EEF2" w14:textId="77777777" w:rsidR="00D65D60" w:rsidRDefault="00D65D60" w:rsidP="00D65D60">
      <w:pPr>
        <w:pStyle w:val="FP"/>
        <w:keepNext/>
        <w:rPr>
          <w:i/>
          <w:iCs/>
          <w:sz w:val="18"/>
          <w:szCs w:val="18"/>
        </w:rPr>
      </w:pPr>
      <w:r w:rsidRPr="005B25A1">
        <w:rPr>
          <w:i/>
          <w:iCs/>
          <w:sz w:val="18"/>
          <w:szCs w:val="18"/>
        </w:rPr>
        <w:t>Belen (Ericsson) is okay with r06, and objects to the proposed additions to add the word 'may' and remove the Editor´s Note.</w:t>
      </w:r>
    </w:p>
    <w:p w14:paraId="64036F56" w14:textId="77777777" w:rsidR="00D65D60" w:rsidRDefault="00D65D60" w:rsidP="00D65D60">
      <w:pPr>
        <w:pStyle w:val="FP"/>
        <w:keepNext/>
        <w:rPr>
          <w:i/>
          <w:iCs/>
          <w:sz w:val="18"/>
          <w:szCs w:val="18"/>
        </w:rPr>
      </w:pPr>
      <w:r w:rsidRPr="005B25A1">
        <w:rPr>
          <w:i/>
          <w:iCs/>
          <w:sz w:val="18"/>
          <w:szCs w:val="18"/>
        </w:rPr>
        <w:t>Asks to POSTPONE the CR if no agreement is reached.</w:t>
      </w:r>
    </w:p>
    <w:p w14:paraId="72D323A2" w14:textId="77777777" w:rsidR="00D65D60" w:rsidRDefault="00D65D60" w:rsidP="00D65D60">
      <w:pPr>
        <w:pStyle w:val="FP"/>
        <w:keepNext/>
        <w:rPr>
          <w:i/>
          <w:iCs/>
          <w:sz w:val="18"/>
          <w:szCs w:val="18"/>
        </w:rPr>
      </w:pPr>
      <w:r w:rsidRPr="005B25A1">
        <w:rPr>
          <w:i/>
          <w:iCs/>
          <w:sz w:val="18"/>
          <w:szCs w:val="18"/>
        </w:rPr>
        <w:t>Bahador (NTT DOCOMO) is okay with r06 with a word 'may' added (and keep the Editor´s Note as it is).</w:t>
      </w:r>
    </w:p>
    <w:p w14:paraId="290B058C" w14:textId="77777777" w:rsidR="00D65D60" w:rsidRDefault="00D65D60" w:rsidP="00D65D60">
      <w:pPr>
        <w:pStyle w:val="FP"/>
        <w:keepNext/>
        <w:rPr>
          <w:i/>
          <w:iCs/>
          <w:sz w:val="18"/>
          <w:szCs w:val="18"/>
        </w:rPr>
      </w:pPr>
      <w:r w:rsidRPr="005B25A1">
        <w:rPr>
          <w:i/>
          <w:iCs/>
          <w:sz w:val="18"/>
          <w:szCs w:val="18"/>
        </w:rPr>
        <w:t>Wang Yuan (Huawei) is okay with the proposal proposed by Bahador (NTT DOCOMO).</w:t>
      </w:r>
    </w:p>
    <w:p w14:paraId="26E0A3E7" w14:textId="77777777" w:rsidR="00D65D60" w:rsidRDefault="00D65D60" w:rsidP="00D65D60">
      <w:pPr>
        <w:pStyle w:val="FP"/>
        <w:keepNext/>
        <w:rPr>
          <w:i/>
          <w:iCs/>
          <w:sz w:val="18"/>
          <w:szCs w:val="18"/>
        </w:rPr>
      </w:pPr>
      <w:r w:rsidRPr="005B25A1">
        <w:rPr>
          <w:i/>
          <w:iCs/>
          <w:sz w:val="18"/>
          <w:szCs w:val="18"/>
        </w:rPr>
        <w:t>Belen (Ericsson) is not okay to add 'may' as proposed, wants to keep the EN and would like to remove 'if possible' when it comes to DN Performance.</w:t>
      </w:r>
    </w:p>
    <w:p w14:paraId="12FC98CE" w14:textId="77777777" w:rsidR="00D65D60" w:rsidRDefault="00D65D60" w:rsidP="00D65D60">
      <w:pPr>
        <w:pStyle w:val="FP"/>
        <w:keepNext/>
        <w:rPr>
          <w:i/>
          <w:iCs/>
          <w:sz w:val="18"/>
          <w:szCs w:val="18"/>
        </w:rPr>
      </w:pPr>
      <w:r w:rsidRPr="005B25A1">
        <w:rPr>
          <w:i/>
          <w:iCs/>
          <w:sz w:val="18"/>
          <w:szCs w:val="18"/>
        </w:rPr>
        <w:t>==== Final Comments Deadline ====.</w:t>
      </w:r>
    </w:p>
    <w:p w14:paraId="7F7EE00A" w14:textId="77777777" w:rsidR="00D65D60" w:rsidRDefault="00D65D60" w:rsidP="00D65D60">
      <w:pPr>
        <w:pStyle w:val="FP"/>
        <w:keepNext/>
        <w:rPr>
          <w:i/>
          <w:iCs/>
          <w:sz w:val="18"/>
          <w:szCs w:val="18"/>
        </w:rPr>
      </w:pPr>
      <w:r w:rsidRPr="005B25A1">
        <w:rPr>
          <w:i/>
          <w:iCs/>
          <w:sz w:val="18"/>
          <w:szCs w:val="18"/>
        </w:rPr>
        <w:t>Wang Yuan (Huawei) can live with r06 with the proposal proposed by Belen(Ericsson), i.e., not to add 'may', keep the EN and remove 'if possible'.</w:t>
      </w:r>
    </w:p>
    <w:p w14:paraId="4165CB3B" w14:textId="77777777" w:rsidR="00D65D60" w:rsidRPr="005B25A1" w:rsidRDefault="00D65D60" w:rsidP="00D65D60">
      <w:pPr>
        <w:pStyle w:val="FP"/>
        <w:keepNext/>
        <w:rPr>
          <w:i/>
          <w:iCs/>
          <w:sz w:val="18"/>
          <w:szCs w:val="18"/>
        </w:rPr>
      </w:pPr>
    </w:p>
    <w:p w14:paraId="22573305" w14:textId="77777777" w:rsidR="00D65D60" w:rsidRPr="005B25A1" w:rsidRDefault="00D65D60" w:rsidP="00D65D60">
      <w:pPr>
        <w:keepNext/>
        <w:keepLines/>
      </w:pPr>
      <w:r w:rsidRPr="005B25A1">
        <w:t>CC#3: DOCOMO asked whether r06 removing the 'may' is acceptable. Ericsson commented that currently it is understood that the indication is required. This should be further discussed and indicated over e-mail.</w:t>
      </w:r>
    </w:p>
    <w:p w14:paraId="793269FA" w14:textId="77777777" w:rsidR="00D65D60" w:rsidRPr="005B25A1" w:rsidRDefault="00D65D60" w:rsidP="00D65D60">
      <w:pPr>
        <w:keepNext/>
        <w:keepLines/>
        <w:rPr>
          <w:b/>
          <w:bCs/>
        </w:rPr>
      </w:pPr>
      <w:r>
        <w:rPr>
          <w:b/>
          <w:bCs/>
        </w:rPr>
        <w:t>CC#4</w:t>
      </w:r>
      <w:r w:rsidRPr="005B25A1">
        <w:rPr>
          <w:b/>
          <w:bCs/>
        </w:rPr>
        <w:t xml:space="preserve"> Discussion:</w:t>
      </w:r>
    </w:p>
    <w:p w14:paraId="1BD096B8" w14:textId="448CD99F" w:rsidR="00D65D60" w:rsidRPr="00D65D60" w:rsidRDefault="00D65D60" w:rsidP="00D65D60">
      <w:r>
        <w:rPr>
          <w:lang w:eastAsia="en-US"/>
        </w:rPr>
        <w:t xml:space="preserve">r06 was </w:t>
      </w:r>
      <w:r w:rsidR="004E70CB">
        <w:rPr>
          <w:lang w:eastAsia="en-US"/>
        </w:rPr>
        <w:t xml:space="preserve">proposed. r06 was </w:t>
      </w:r>
      <w:r>
        <w:rPr>
          <w:lang w:eastAsia="en-US"/>
        </w:rPr>
        <w:t xml:space="preserve">agreed and revised in </w:t>
      </w:r>
      <w:r w:rsidRPr="004E70CB">
        <w:rPr>
          <w:color w:val="0000FF"/>
          <w:lang w:eastAsia="en-US"/>
        </w:rPr>
        <w:t>S2-2301482</w:t>
      </w:r>
      <w:r>
        <w:rPr>
          <w:lang w:eastAsia="en-US"/>
        </w:rPr>
        <w:t xml:space="preserve">, which was </w:t>
      </w:r>
      <w:r w:rsidRPr="00D65D60">
        <w:rPr>
          <w:color w:val="FF0000"/>
          <w:lang w:eastAsia="en-US"/>
        </w:rPr>
        <w:t>approved</w:t>
      </w:r>
      <w:r>
        <w:t>.</w:t>
      </w:r>
    </w:p>
    <w:p w14:paraId="2E71A32C" w14:textId="09F5BA38" w:rsidR="00D65D60" w:rsidRPr="00EB0339" w:rsidRDefault="00D65D60" w:rsidP="00D65D60">
      <w:r w:rsidRPr="005B25A1">
        <w:rPr>
          <w:b/>
          <w:bCs/>
        </w:rPr>
        <w:t>Status:</w:t>
      </w:r>
      <w:r>
        <w:t xml:space="preserve"> </w:t>
      </w:r>
      <w:r w:rsidR="004E70CB">
        <w:rPr>
          <w:lang w:eastAsia="en-US"/>
        </w:rPr>
        <w:t xml:space="preserve">r06 was agreed and revised in </w:t>
      </w:r>
      <w:r w:rsidR="004E70CB" w:rsidRPr="004E70CB">
        <w:rPr>
          <w:color w:val="0000FF"/>
          <w:lang w:eastAsia="en-US"/>
        </w:rPr>
        <w:t>S2-2301482</w:t>
      </w:r>
      <w:r w:rsidR="004E70CB">
        <w:rPr>
          <w:lang w:eastAsia="en-US"/>
        </w:rPr>
        <w:t xml:space="preserve">, which was </w:t>
      </w:r>
      <w:r w:rsidR="004E70CB" w:rsidRPr="00D65D60">
        <w:rPr>
          <w:color w:val="FF0000"/>
          <w:lang w:eastAsia="en-US"/>
        </w:rPr>
        <w:t>approved</w:t>
      </w:r>
      <w:r w:rsidR="004E70CB">
        <w:t>.</w:t>
      </w:r>
    </w:p>
    <w:p w14:paraId="7ED6713B" w14:textId="03C2DE6C" w:rsidR="00164F15" w:rsidRDefault="00164F15" w:rsidP="008F68AC">
      <w:pPr>
        <w:rPr>
          <w:lang w:eastAsia="en-US"/>
        </w:rPr>
      </w:pPr>
    </w:p>
    <w:p w14:paraId="4D6000D5" w14:textId="77777777" w:rsidR="004E70CB" w:rsidRDefault="004E70CB" w:rsidP="004E70CB">
      <w:pPr>
        <w:pStyle w:val="NormTop"/>
      </w:pPr>
      <w:r>
        <w:rPr>
          <w:color w:val="0000FF"/>
        </w:rPr>
        <w:t>S2-2300995</w:t>
      </w:r>
      <w:r w:rsidRPr="00D53282">
        <w:t xml:space="preserve"> </w:t>
      </w:r>
      <w:r>
        <w:t>(CR) 23.501 CR4035 (Rel-18, 'B'): Introduction of partially Allowed NSSAI and Partially Rejected S-NSSAI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specify the partially Allowed NSSAI and Partially Rejected S-NSSAI (according to the conclusions of the KI#5 in the from the TR 23.700-41).</w:t>
      </w:r>
    </w:p>
    <w:p w14:paraId="770CCE82" w14:textId="77777777" w:rsidR="004E70CB" w:rsidRPr="005B25A1" w:rsidRDefault="004E70CB" w:rsidP="004E70CB">
      <w:pPr>
        <w:pStyle w:val="FP"/>
        <w:keepNext/>
        <w:rPr>
          <w:b/>
          <w:bCs/>
          <w:i/>
          <w:iCs/>
          <w:sz w:val="18"/>
          <w:szCs w:val="18"/>
        </w:rPr>
      </w:pPr>
      <w:r w:rsidRPr="005B25A1">
        <w:rPr>
          <w:b/>
          <w:bCs/>
          <w:i/>
          <w:iCs/>
          <w:sz w:val="18"/>
          <w:szCs w:val="18"/>
        </w:rPr>
        <w:t>e-mail discussion:</w:t>
      </w:r>
    </w:p>
    <w:p w14:paraId="415B36FB" w14:textId="77777777" w:rsidR="004E70CB" w:rsidRDefault="004E70CB" w:rsidP="004E70CB">
      <w:pPr>
        <w:pStyle w:val="FP"/>
        <w:keepNext/>
        <w:rPr>
          <w:i/>
          <w:iCs/>
          <w:sz w:val="18"/>
          <w:szCs w:val="18"/>
        </w:rPr>
      </w:pPr>
      <w:r w:rsidRPr="005B25A1">
        <w:rPr>
          <w:i/>
          <w:iCs/>
          <w:sz w:val="18"/>
          <w:szCs w:val="18"/>
        </w:rPr>
        <w:t>Peter Hedman (Ericsson) provides comments.</w:t>
      </w:r>
    </w:p>
    <w:p w14:paraId="6359086F" w14:textId="77777777" w:rsidR="004E70CB" w:rsidRDefault="004E70CB" w:rsidP="004E70CB">
      <w:pPr>
        <w:pStyle w:val="FP"/>
        <w:keepNext/>
        <w:rPr>
          <w:i/>
          <w:iCs/>
          <w:sz w:val="18"/>
          <w:szCs w:val="18"/>
        </w:rPr>
      </w:pPr>
      <w:r w:rsidRPr="005B25A1">
        <w:rPr>
          <w:i/>
          <w:iCs/>
          <w:sz w:val="18"/>
          <w:szCs w:val="18"/>
        </w:rPr>
        <w:t>Genadi (Lenovo) responds to Peter Hedman (Ericsson).</w:t>
      </w:r>
    </w:p>
    <w:p w14:paraId="69A56E93" w14:textId="77777777" w:rsidR="004E70CB" w:rsidRDefault="004E70CB" w:rsidP="004E70CB">
      <w:pPr>
        <w:pStyle w:val="FP"/>
        <w:keepNext/>
        <w:rPr>
          <w:i/>
          <w:iCs/>
          <w:sz w:val="18"/>
          <w:szCs w:val="18"/>
        </w:rPr>
      </w:pPr>
      <w:r w:rsidRPr="005B25A1">
        <w:rPr>
          <w:i/>
          <w:iCs/>
          <w:sz w:val="18"/>
          <w:szCs w:val="18"/>
        </w:rPr>
        <w:t>Xiaowen Sun (vivo) provides comments.</w:t>
      </w:r>
    </w:p>
    <w:p w14:paraId="0A8FFEF5" w14:textId="77777777" w:rsidR="004E70CB" w:rsidRDefault="004E70CB" w:rsidP="004E70CB">
      <w:pPr>
        <w:pStyle w:val="FP"/>
        <w:keepNext/>
        <w:rPr>
          <w:i/>
          <w:iCs/>
          <w:sz w:val="18"/>
          <w:szCs w:val="18"/>
        </w:rPr>
      </w:pPr>
      <w:r w:rsidRPr="005B25A1">
        <w:rPr>
          <w:i/>
          <w:iCs/>
          <w:sz w:val="18"/>
          <w:szCs w:val="18"/>
        </w:rPr>
        <w:t>Ashok (Samsung) comments.</w:t>
      </w:r>
    </w:p>
    <w:p w14:paraId="5134B2A7" w14:textId="77777777" w:rsidR="004E70CB" w:rsidRDefault="004E70CB" w:rsidP="004E70CB">
      <w:pPr>
        <w:pStyle w:val="FP"/>
        <w:keepNext/>
        <w:rPr>
          <w:i/>
          <w:iCs/>
          <w:sz w:val="18"/>
          <w:szCs w:val="18"/>
        </w:rPr>
      </w:pPr>
      <w:r w:rsidRPr="005B25A1">
        <w:rPr>
          <w:i/>
          <w:iCs/>
          <w:sz w:val="18"/>
          <w:szCs w:val="18"/>
        </w:rPr>
        <w:t>Genadi (Lenovo) provides r01 mainly based on comments from Peter Hedman (Ericsson).</w:t>
      </w:r>
    </w:p>
    <w:p w14:paraId="6DB68C9A" w14:textId="77777777" w:rsidR="004E70CB" w:rsidRDefault="004E70CB" w:rsidP="004E70CB">
      <w:pPr>
        <w:pStyle w:val="FP"/>
        <w:keepNext/>
        <w:rPr>
          <w:i/>
          <w:iCs/>
          <w:sz w:val="18"/>
          <w:szCs w:val="18"/>
        </w:rPr>
      </w:pPr>
      <w:r w:rsidRPr="005B25A1">
        <w:rPr>
          <w:i/>
          <w:iCs/>
          <w:sz w:val="18"/>
          <w:szCs w:val="18"/>
        </w:rPr>
        <w:t>alessio(Nokia) has strong concerns and cannot agree with this CR.</w:t>
      </w:r>
    </w:p>
    <w:p w14:paraId="0F3CEB48" w14:textId="77777777" w:rsidR="004E70CB" w:rsidRDefault="004E70CB" w:rsidP="004E70CB">
      <w:pPr>
        <w:pStyle w:val="FP"/>
        <w:keepNext/>
        <w:rPr>
          <w:i/>
          <w:iCs/>
          <w:sz w:val="18"/>
          <w:szCs w:val="18"/>
        </w:rPr>
      </w:pPr>
      <w:r w:rsidRPr="005B25A1">
        <w:rPr>
          <w:i/>
          <w:iCs/>
          <w:sz w:val="18"/>
          <w:szCs w:val="18"/>
        </w:rPr>
        <w:t>Haiyang (Huawei) suggests we can select one 501 CR as basis.</w:t>
      </w:r>
    </w:p>
    <w:p w14:paraId="2F1ADC09" w14:textId="77777777" w:rsidR="004E70CB" w:rsidRDefault="004E70CB" w:rsidP="004E70CB">
      <w:pPr>
        <w:pStyle w:val="FP"/>
        <w:keepNext/>
        <w:rPr>
          <w:i/>
          <w:iCs/>
          <w:sz w:val="18"/>
          <w:szCs w:val="18"/>
        </w:rPr>
      </w:pPr>
      <w:r w:rsidRPr="005B25A1">
        <w:rPr>
          <w:i/>
          <w:iCs/>
          <w:sz w:val="18"/>
          <w:szCs w:val="18"/>
        </w:rPr>
        <w:t>Alessio(Nokia) as mentioned has concerns on the contents of this revision and has proposed 868r01 to be used as basis.</w:t>
      </w:r>
    </w:p>
    <w:p w14:paraId="3478058F" w14:textId="77777777" w:rsidR="004E70CB" w:rsidRDefault="004E70CB" w:rsidP="004E70CB">
      <w:pPr>
        <w:pStyle w:val="FP"/>
        <w:keepNext/>
        <w:rPr>
          <w:i/>
          <w:iCs/>
          <w:sz w:val="18"/>
          <w:szCs w:val="18"/>
        </w:rPr>
      </w:pPr>
      <w:r w:rsidRPr="005B25A1">
        <w:rPr>
          <w:i/>
          <w:iCs/>
          <w:sz w:val="18"/>
          <w:szCs w:val="18"/>
        </w:rPr>
        <w:t>Peter Hedman (Ericsson) provides replies tpo the 'concerns' from Nokia.</w:t>
      </w:r>
    </w:p>
    <w:p w14:paraId="7B7A12F1" w14:textId="77777777" w:rsidR="004E70CB" w:rsidRDefault="004E70CB" w:rsidP="004E70CB">
      <w:pPr>
        <w:pStyle w:val="FP"/>
        <w:keepNext/>
        <w:rPr>
          <w:i/>
          <w:iCs/>
          <w:sz w:val="18"/>
          <w:szCs w:val="18"/>
        </w:rPr>
      </w:pPr>
      <w:r w:rsidRPr="005B25A1">
        <w:rPr>
          <w:i/>
          <w:iCs/>
          <w:sz w:val="18"/>
          <w:szCs w:val="18"/>
        </w:rPr>
        <w:t>Peter Hedman (Ericsson) provides r02.</w:t>
      </w:r>
    </w:p>
    <w:p w14:paraId="15359925" w14:textId="77777777" w:rsidR="004E70CB" w:rsidRDefault="004E70CB" w:rsidP="004E70CB">
      <w:pPr>
        <w:pStyle w:val="FP"/>
        <w:keepNext/>
        <w:rPr>
          <w:i/>
          <w:iCs/>
          <w:sz w:val="18"/>
          <w:szCs w:val="18"/>
        </w:rPr>
      </w:pPr>
      <w:r w:rsidRPr="005B25A1">
        <w:rPr>
          <w:i/>
          <w:iCs/>
          <w:sz w:val="18"/>
          <w:szCs w:val="18"/>
        </w:rPr>
        <w:t>Genadi (Lenovo) responds to Alessio(Nokia) and seeks for compromise.</w:t>
      </w:r>
    </w:p>
    <w:p w14:paraId="4440E201" w14:textId="77777777" w:rsidR="004E70CB" w:rsidRDefault="004E70CB" w:rsidP="004E70CB">
      <w:pPr>
        <w:pStyle w:val="FP"/>
        <w:keepNext/>
        <w:rPr>
          <w:i/>
          <w:iCs/>
          <w:sz w:val="18"/>
          <w:szCs w:val="18"/>
        </w:rPr>
      </w:pPr>
      <w:r w:rsidRPr="005B25A1">
        <w:rPr>
          <w:i/>
          <w:iCs/>
          <w:sz w:val="18"/>
          <w:szCs w:val="18"/>
        </w:rPr>
        <w:t>alessio(nokia) replies to peter.</w:t>
      </w:r>
    </w:p>
    <w:p w14:paraId="082B17BC" w14:textId="77777777" w:rsidR="004E70CB" w:rsidRDefault="004E70CB" w:rsidP="004E70CB">
      <w:pPr>
        <w:pStyle w:val="FP"/>
        <w:keepNext/>
        <w:rPr>
          <w:i/>
          <w:iCs/>
          <w:sz w:val="18"/>
          <w:szCs w:val="18"/>
        </w:rPr>
      </w:pPr>
      <w:r w:rsidRPr="005B25A1">
        <w:rPr>
          <w:i/>
          <w:iCs/>
          <w:sz w:val="18"/>
          <w:szCs w:val="18"/>
        </w:rPr>
        <w:t>Iskren (NEC) suggests an update to the Partially Allowed NSSAI definition.</w:t>
      </w:r>
    </w:p>
    <w:p w14:paraId="783A32D4" w14:textId="77777777" w:rsidR="004E70CB" w:rsidRDefault="004E70CB" w:rsidP="004E70CB">
      <w:pPr>
        <w:pStyle w:val="FP"/>
        <w:keepNext/>
        <w:rPr>
          <w:i/>
          <w:iCs/>
          <w:sz w:val="18"/>
          <w:szCs w:val="18"/>
        </w:rPr>
      </w:pPr>
      <w:r w:rsidRPr="005B25A1">
        <w:rPr>
          <w:i/>
          <w:iCs/>
          <w:sz w:val="18"/>
          <w:szCs w:val="18"/>
        </w:rPr>
        <w:t>alessio(Nokia) objects to r03.</w:t>
      </w:r>
    </w:p>
    <w:p w14:paraId="6BBCDD4F" w14:textId="77777777" w:rsidR="004E70CB" w:rsidRDefault="004E70CB" w:rsidP="004E70CB">
      <w:pPr>
        <w:pStyle w:val="FP"/>
        <w:keepNext/>
        <w:rPr>
          <w:i/>
          <w:iCs/>
          <w:sz w:val="18"/>
          <w:szCs w:val="18"/>
        </w:rPr>
      </w:pPr>
      <w:r w:rsidRPr="005B25A1">
        <w:rPr>
          <w:i/>
          <w:iCs/>
          <w:sz w:val="18"/>
          <w:szCs w:val="18"/>
        </w:rPr>
        <w:t>Peter Hedman (Ericsson) provides r03.</w:t>
      </w:r>
    </w:p>
    <w:p w14:paraId="478307ED" w14:textId="77777777" w:rsidR="004E70CB" w:rsidRDefault="004E70CB" w:rsidP="004E70CB">
      <w:pPr>
        <w:pStyle w:val="FP"/>
        <w:keepNext/>
        <w:rPr>
          <w:i/>
          <w:iCs/>
          <w:sz w:val="18"/>
          <w:szCs w:val="18"/>
        </w:rPr>
      </w:pPr>
      <w:r w:rsidRPr="005B25A1">
        <w:rPr>
          <w:i/>
          <w:iCs/>
          <w:sz w:val="18"/>
          <w:szCs w:val="18"/>
        </w:rPr>
        <w:t>Iskren (NEC) comments.</w:t>
      </w:r>
    </w:p>
    <w:p w14:paraId="08D3DC0D" w14:textId="77777777" w:rsidR="004E70CB" w:rsidRDefault="004E70CB" w:rsidP="004E70CB">
      <w:pPr>
        <w:pStyle w:val="FP"/>
        <w:keepNext/>
        <w:rPr>
          <w:i/>
          <w:iCs/>
          <w:sz w:val="18"/>
          <w:szCs w:val="18"/>
        </w:rPr>
      </w:pPr>
      <w:r w:rsidRPr="005B25A1">
        <w:rPr>
          <w:i/>
          <w:iCs/>
          <w:sz w:val="18"/>
          <w:szCs w:val="18"/>
        </w:rPr>
        <w:t>Genadi (Lenovo) responds to Iskren (NEC) and provides r04 (removing the objected clauses).</w:t>
      </w:r>
    </w:p>
    <w:p w14:paraId="42ADA71B" w14:textId="77777777" w:rsidR="004E70CB" w:rsidRDefault="004E70CB" w:rsidP="004E70CB">
      <w:pPr>
        <w:pStyle w:val="FP"/>
        <w:keepNext/>
        <w:rPr>
          <w:i/>
          <w:iCs/>
          <w:sz w:val="18"/>
          <w:szCs w:val="18"/>
        </w:rPr>
      </w:pPr>
      <w:r w:rsidRPr="005B25A1">
        <w:rPr>
          <w:i/>
          <w:iCs/>
          <w:sz w:val="18"/>
          <w:szCs w:val="18"/>
        </w:rPr>
        <w:t>Iskren (NEC) comments.</w:t>
      </w:r>
    </w:p>
    <w:p w14:paraId="1AF07C1F" w14:textId="77777777" w:rsidR="004E70CB" w:rsidRDefault="004E70CB" w:rsidP="004E70CB">
      <w:pPr>
        <w:pStyle w:val="FP"/>
        <w:keepNext/>
        <w:rPr>
          <w:i/>
          <w:iCs/>
          <w:sz w:val="18"/>
          <w:szCs w:val="18"/>
        </w:rPr>
      </w:pPr>
      <w:r w:rsidRPr="005B25A1">
        <w:rPr>
          <w:i/>
          <w:iCs/>
          <w:sz w:val="18"/>
          <w:szCs w:val="18"/>
        </w:rPr>
        <w:t>alessio(Nokia) could live with r04 with the understanding it needs lots of work still.</w:t>
      </w:r>
    </w:p>
    <w:p w14:paraId="16D6656A" w14:textId="77777777" w:rsidR="004E70CB" w:rsidRDefault="004E70CB" w:rsidP="004E70CB">
      <w:pPr>
        <w:pStyle w:val="FP"/>
        <w:keepNext/>
        <w:rPr>
          <w:i/>
          <w:iCs/>
          <w:sz w:val="18"/>
          <w:szCs w:val="18"/>
        </w:rPr>
      </w:pPr>
      <w:r w:rsidRPr="005B25A1">
        <w:rPr>
          <w:i/>
          <w:iCs/>
          <w:sz w:val="18"/>
          <w:szCs w:val="18"/>
        </w:rPr>
        <w:t xml:space="preserve">alessio(Nokia) Sorry : we mistakenly said r04 but we meant r05 which we provided </w:t>
      </w:r>
      <w:r w:rsidRPr="005B25A1">
        <w:rPr>
          <w:rFonts w:ascii="Segoe UI Emoji" w:hAnsi="Segoe UI Emoji" w:cs="Segoe UI Emoji"/>
          <w:i/>
          <w:iCs/>
          <w:sz w:val="18"/>
          <w:szCs w:val="18"/>
        </w:rPr>
        <w:t>😊</w:t>
      </w:r>
      <w:r w:rsidRPr="005B25A1">
        <w:rPr>
          <w:i/>
          <w:iCs/>
          <w:sz w:val="18"/>
          <w:szCs w:val="18"/>
        </w:rPr>
        <w:t xml:space="preserve"> disregard previous comment for notes.</w:t>
      </w:r>
    </w:p>
    <w:p w14:paraId="39FD572B" w14:textId="77777777" w:rsidR="004E70CB" w:rsidRDefault="004E70CB" w:rsidP="004E70CB">
      <w:pPr>
        <w:pStyle w:val="FP"/>
        <w:keepNext/>
        <w:rPr>
          <w:i/>
          <w:iCs/>
          <w:sz w:val="18"/>
          <w:szCs w:val="18"/>
        </w:rPr>
      </w:pPr>
      <w:r w:rsidRPr="005B25A1">
        <w:rPr>
          <w:i/>
          <w:iCs/>
          <w:sz w:val="18"/>
          <w:szCs w:val="18"/>
        </w:rPr>
        <w:t>Peter Hedman (Ericsson) provides r07.</w:t>
      </w:r>
    </w:p>
    <w:p w14:paraId="4705E749" w14:textId="77777777" w:rsidR="004E70CB" w:rsidRDefault="004E70CB" w:rsidP="004E70CB">
      <w:pPr>
        <w:pStyle w:val="FP"/>
        <w:keepNext/>
        <w:rPr>
          <w:i/>
          <w:iCs/>
          <w:sz w:val="18"/>
          <w:szCs w:val="18"/>
        </w:rPr>
      </w:pPr>
      <w:r w:rsidRPr="005B25A1">
        <w:rPr>
          <w:i/>
          <w:iCs/>
          <w:sz w:val="18"/>
          <w:szCs w:val="18"/>
        </w:rPr>
        <w:t>Haiyang(Huawei) provides r06.</w:t>
      </w:r>
    </w:p>
    <w:p w14:paraId="4886AD1E" w14:textId="77777777" w:rsidR="004E70CB" w:rsidRDefault="004E70CB" w:rsidP="004E70CB">
      <w:pPr>
        <w:pStyle w:val="FP"/>
        <w:keepNext/>
        <w:rPr>
          <w:i/>
          <w:iCs/>
          <w:sz w:val="18"/>
          <w:szCs w:val="18"/>
        </w:rPr>
      </w:pPr>
      <w:r w:rsidRPr="005B25A1">
        <w:rPr>
          <w:i/>
          <w:iCs/>
          <w:sz w:val="18"/>
          <w:szCs w:val="18"/>
        </w:rPr>
        <w:t>Kundan(NEC) is not fine with any version not providing partially supported TA to the NG-RAN. we see clear advantage in providing to the NG-RAN in RRM procedure.</w:t>
      </w:r>
    </w:p>
    <w:p w14:paraId="71AC2A51" w14:textId="77777777" w:rsidR="004E70CB" w:rsidRDefault="004E70CB" w:rsidP="004E70CB">
      <w:pPr>
        <w:pStyle w:val="FP"/>
        <w:keepNext/>
        <w:rPr>
          <w:i/>
          <w:iCs/>
          <w:sz w:val="18"/>
          <w:szCs w:val="18"/>
        </w:rPr>
      </w:pPr>
      <w:r w:rsidRPr="005B25A1">
        <w:rPr>
          <w:i/>
          <w:iCs/>
          <w:sz w:val="18"/>
          <w:szCs w:val="18"/>
        </w:rPr>
        <w:t>Peter Hedman (Ericsson) provides reply.</w:t>
      </w:r>
    </w:p>
    <w:p w14:paraId="74E05E22" w14:textId="77777777" w:rsidR="004E70CB" w:rsidRDefault="004E70CB" w:rsidP="004E70CB">
      <w:pPr>
        <w:pStyle w:val="FP"/>
        <w:keepNext/>
        <w:rPr>
          <w:i/>
          <w:iCs/>
          <w:sz w:val="18"/>
          <w:szCs w:val="18"/>
        </w:rPr>
      </w:pPr>
      <w:r w:rsidRPr="005B25A1">
        <w:rPr>
          <w:i/>
          <w:iCs/>
          <w:sz w:val="18"/>
          <w:szCs w:val="18"/>
        </w:rPr>
        <w:t>Kundan (NEC) provides R09 on top of R07.</w:t>
      </w:r>
    </w:p>
    <w:p w14:paraId="5E88302B" w14:textId="77777777" w:rsidR="004E70CB" w:rsidRDefault="004E70CB" w:rsidP="004E70CB">
      <w:pPr>
        <w:pStyle w:val="FP"/>
        <w:keepNext/>
        <w:rPr>
          <w:i/>
          <w:iCs/>
          <w:sz w:val="18"/>
          <w:szCs w:val="18"/>
        </w:rPr>
      </w:pPr>
      <w:r w:rsidRPr="005B25A1">
        <w:rPr>
          <w:i/>
          <w:iCs/>
          <w:sz w:val="18"/>
          <w:szCs w:val="18"/>
        </w:rPr>
        <w:t>==== Revisions Deadline ====.</w:t>
      </w:r>
    </w:p>
    <w:p w14:paraId="29ACB82A" w14:textId="77777777" w:rsidR="004E70CB" w:rsidRDefault="004E70CB" w:rsidP="004E70CB">
      <w:pPr>
        <w:pStyle w:val="FP"/>
        <w:keepNext/>
        <w:rPr>
          <w:i/>
          <w:iCs/>
          <w:sz w:val="18"/>
          <w:szCs w:val="18"/>
        </w:rPr>
      </w:pPr>
      <w:r w:rsidRPr="005B25A1">
        <w:rPr>
          <w:i/>
          <w:iCs/>
          <w:sz w:val="18"/>
          <w:szCs w:val="18"/>
        </w:rPr>
        <w:t>Genadi (Lenovo) provides reply to Kundan (NEC).</w:t>
      </w:r>
    </w:p>
    <w:p w14:paraId="6221F53A" w14:textId="77777777" w:rsidR="004E70CB" w:rsidRDefault="004E70CB" w:rsidP="004E70CB">
      <w:pPr>
        <w:pStyle w:val="FP"/>
        <w:keepNext/>
        <w:rPr>
          <w:i/>
          <w:iCs/>
          <w:sz w:val="18"/>
          <w:szCs w:val="18"/>
        </w:rPr>
      </w:pPr>
      <w:r w:rsidRPr="005B25A1">
        <w:rPr>
          <w:i/>
          <w:iCs/>
          <w:sz w:val="18"/>
          <w:szCs w:val="18"/>
        </w:rPr>
        <w:t>Stefano (Qualcomm) provides R08 with editorial changes for readability.</w:t>
      </w:r>
    </w:p>
    <w:p w14:paraId="4BC9A755" w14:textId="77777777" w:rsidR="004E70CB" w:rsidRDefault="004E70CB" w:rsidP="004E70CB">
      <w:pPr>
        <w:pStyle w:val="FP"/>
        <w:keepNext/>
        <w:rPr>
          <w:i/>
          <w:iCs/>
          <w:sz w:val="18"/>
          <w:szCs w:val="18"/>
        </w:rPr>
      </w:pPr>
      <w:r w:rsidRPr="005B25A1">
        <w:rPr>
          <w:i/>
          <w:iCs/>
          <w:sz w:val="18"/>
          <w:szCs w:val="18"/>
        </w:rPr>
        <w:t>Myungjune (LGE) is ok with r08 and wants to cosign.</w:t>
      </w:r>
    </w:p>
    <w:p w14:paraId="12254BFC" w14:textId="77777777" w:rsidR="004E70CB" w:rsidRDefault="004E70CB" w:rsidP="004E70CB">
      <w:pPr>
        <w:pStyle w:val="FP"/>
        <w:keepNext/>
        <w:rPr>
          <w:i/>
          <w:iCs/>
          <w:sz w:val="18"/>
          <w:szCs w:val="18"/>
        </w:rPr>
      </w:pPr>
      <w:r w:rsidRPr="005B25A1">
        <w:rPr>
          <w:i/>
          <w:iCs/>
          <w:sz w:val="18"/>
          <w:szCs w:val="18"/>
        </w:rPr>
        <w:t>Haiyang (Huawei) is ok with r08.</w:t>
      </w:r>
    </w:p>
    <w:p w14:paraId="3BE0CFCC" w14:textId="77777777" w:rsidR="004E70CB" w:rsidRDefault="004E70CB" w:rsidP="004E70CB">
      <w:pPr>
        <w:pStyle w:val="FP"/>
        <w:keepNext/>
        <w:rPr>
          <w:i/>
          <w:iCs/>
          <w:sz w:val="18"/>
          <w:szCs w:val="18"/>
        </w:rPr>
      </w:pPr>
      <w:r w:rsidRPr="005B25A1">
        <w:rPr>
          <w:i/>
          <w:iCs/>
          <w:sz w:val="18"/>
          <w:szCs w:val="18"/>
        </w:rPr>
        <w:t>Ashok (Samsung) ok with r08.</w:t>
      </w:r>
    </w:p>
    <w:p w14:paraId="3A90A95D" w14:textId="77777777" w:rsidR="004E70CB" w:rsidRDefault="004E70CB" w:rsidP="004E70CB">
      <w:pPr>
        <w:pStyle w:val="FP"/>
        <w:keepNext/>
        <w:rPr>
          <w:i/>
          <w:iCs/>
          <w:sz w:val="18"/>
          <w:szCs w:val="18"/>
        </w:rPr>
      </w:pPr>
      <w:r w:rsidRPr="005B25A1">
        <w:rPr>
          <w:i/>
          <w:iCs/>
          <w:sz w:val="18"/>
          <w:szCs w:val="18"/>
        </w:rPr>
        <w:t>Kundan(NEC) provides comment on r08.</w:t>
      </w:r>
    </w:p>
    <w:p w14:paraId="5ABE2FF9" w14:textId="77777777" w:rsidR="004E70CB" w:rsidRDefault="004E70CB" w:rsidP="004E70CB">
      <w:pPr>
        <w:pStyle w:val="FP"/>
        <w:keepNext/>
        <w:rPr>
          <w:i/>
          <w:iCs/>
          <w:sz w:val="18"/>
          <w:szCs w:val="18"/>
        </w:rPr>
      </w:pPr>
      <w:r w:rsidRPr="005B25A1">
        <w:rPr>
          <w:i/>
          <w:iCs/>
          <w:sz w:val="18"/>
          <w:szCs w:val="18"/>
        </w:rPr>
        <w:t>Jinguo(ZTE) is fine with r08 and would like to cosign.</w:t>
      </w:r>
    </w:p>
    <w:p w14:paraId="4D433F78" w14:textId="77777777" w:rsidR="004E70CB" w:rsidRDefault="004E70CB" w:rsidP="004E70CB">
      <w:pPr>
        <w:pStyle w:val="FP"/>
        <w:keepNext/>
        <w:rPr>
          <w:i/>
          <w:iCs/>
          <w:sz w:val="18"/>
          <w:szCs w:val="18"/>
        </w:rPr>
      </w:pPr>
      <w:r w:rsidRPr="005B25A1">
        <w:rPr>
          <w:i/>
          <w:iCs/>
          <w:sz w:val="18"/>
          <w:szCs w:val="18"/>
        </w:rPr>
        <w:t>Alessio (nokia) is can live with r08 and would like to suggest this is technically endorsed as basis of further work (we need lots of changes anyhow).</w:t>
      </w:r>
    </w:p>
    <w:p w14:paraId="27E6BA88" w14:textId="77777777" w:rsidR="004E70CB" w:rsidRDefault="004E70CB" w:rsidP="004E70CB">
      <w:pPr>
        <w:pStyle w:val="FP"/>
        <w:keepNext/>
        <w:rPr>
          <w:i/>
          <w:iCs/>
          <w:sz w:val="18"/>
          <w:szCs w:val="18"/>
        </w:rPr>
      </w:pPr>
      <w:r w:rsidRPr="005B25A1">
        <w:rPr>
          <w:i/>
          <w:iCs/>
          <w:sz w:val="18"/>
          <w:szCs w:val="18"/>
        </w:rPr>
        <w:t>Genadi (Lenovo) replies to Kundan (NEC) comment on r08.</w:t>
      </w:r>
    </w:p>
    <w:p w14:paraId="598EC860" w14:textId="77777777" w:rsidR="004E70CB" w:rsidRDefault="004E70CB" w:rsidP="004E70CB">
      <w:pPr>
        <w:pStyle w:val="FP"/>
        <w:keepNext/>
        <w:rPr>
          <w:i/>
          <w:iCs/>
          <w:sz w:val="18"/>
          <w:szCs w:val="18"/>
        </w:rPr>
      </w:pPr>
      <w:r w:rsidRPr="005B25A1">
        <w:rPr>
          <w:i/>
          <w:iCs/>
          <w:sz w:val="18"/>
          <w:szCs w:val="18"/>
        </w:rPr>
        <w:t>NEC(Kundan) supports Genadi proposal.</w:t>
      </w:r>
    </w:p>
    <w:p w14:paraId="55A9E3F7" w14:textId="77777777" w:rsidR="004E70CB" w:rsidRDefault="004E70CB" w:rsidP="004E70CB">
      <w:pPr>
        <w:pStyle w:val="FP"/>
        <w:keepNext/>
        <w:rPr>
          <w:i/>
          <w:iCs/>
          <w:sz w:val="18"/>
          <w:szCs w:val="18"/>
        </w:rPr>
      </w:pPr>
      <w:r w:rsidRPr="005B25A1">
        <w:rPr>
          <w:i/>
          <w:iCs/>
          <w:sz w:val="18"/>
          <w:szCs w:val="18"/>
        </w:rPr>
        <w:t>Alessio(Nokia) ok with the update.</w:t>
      </w:r>
    </w:p>
    <w:p w14:paraId="719B5371" w14:textId="77777777" w:rsidR="004E70CB" w:rsidRDefault="004E70CB" w:rsidP="004E70CB">
      <w:pPr>
        <w:pStyle w:val="FP"/>
        <w:keepNext/>
        <w:rPr>
          <w:i/>
          <w:iCs/>
          <w:sz w:val="18"/>
          <w:szCs w:val="18"/>
        </w:rPr>
      </w:pPr>
      <w:r w:rsidRPr="005B25A1">
        <w:rPr>
          <w:i/>
          <w:iCs/>
          <w:sz w:val="18"/>
          <w:szCs w:val="18"/>
        </w:rPr>
        <w:t>Iskren (NEC) supports the CR and would like to co-sign.</w:t>
      </w:r>
    </w:p>
    <w:p w14:paraId="6EDD18A6" w14:textId="77777777" w:rsidR="004E70CB" w:rsidRDefault="004E70CB" w:rsidP="004E70CB">
      <w:pPr>
        <w:pStyle w:val="FP"/>
        <w:keepNext/>
        <w:rPr>
          <w:i/>
          <w:iCs/>
          <w:sz w:val="18"/>
          <w:szCs w:val="18"/>
        </w:rPr>
      </w:pPr>
      <w:r w:rsidRPr="005B25A1">
        <w:rPr>
          <w:i/>
          <w:iCs/>
          <w:sz w:val="18"/>
          <w:szCs w:val="18"/>
        </w:rPr>
        <w:t>Genadi (Lenovo) proposes to open the paper in CC#3 or CC#4 to discuss r08 + proposed changes.</w:t>
      </w:r>
    </w:p>
    <w:p w14:paraId="33078939" w14:textId="77777777" w:rsidR="004E70CB" w:rsidRDefault="004E70CB" w:rsidP="004E70CB">
      <w:pPr>
        <w:pStyle w:val="FP"/>
        <w:keepNext/>
        <w:rPr>
          <w:i/>
          <w:iCs/>
          <w:sz w:val="18"/>
          <w:szCs w:val="18"/>
        </w:rPr>
      </w:pPr>
      <w:r w:rsidRPr="005B25A1">
        <w:rPr>
          <w:i/>
          <w:iCs/>
          <w:sz w:val="18"/>
          <w:szCs w:val="18"/>
        </w:rPr>
        <w:t>Stefano (Qualcomm) supports the proposal and asks to co-sign the paper.</w:t>
      </w:r>
    </w:p>
    <w:p w14:paraId="43281F5B" w14:textId="77777777" w:rsidR="004E70CB" w:rsidRDefault="004E70CB" w:rsidP="004E70CB">
      <w:pPr>
        <w:pStyle w:val="FP"/>
        <w:keepNext/>
        <w:rPr>
          <w:i/>
          <w:iCs/>
          <w:sz w:val="18"/>
          <w:szCs w:val="18"/>
        </w:rPr>
      </w:pPr>
      <w:r w:rsidRPr="005B25A1">
        <w:rPr>
          <w:i/>
          <w:iCs/>
          <w:sz w:val="18"/>
          <w:szCs w:val="18"/>
        </w:rPr>
        <w:t>Peter Hedman (Ericsson) provides comments and suggests new wording.</w:t>
      </w:r>
    </w:p>
    <w:p w14:paraId="7547C31E" w14:textId="77777777" w:rsidR="004E70CB" w:rsidRDefault="004E70CB" w:rsidP="004E70CB">
      <w:pPr>
        <w:pStyle w:val="FP"/>
        <w:keepNext/>
        <w:rPr>
          <w:i/>
          <w:iCs/>
          <w:sz w:val="18"/>
          <w:szCs w:val="18"/>
        </w:rPr>
      </w:pPr>
      <w:r w:rsidRPr="005B25A1">
        <w:rPr>
          <w:i/>
          <w:iCs/>
          <w:sz w:val="18"/>
          <w:szCs w:val="18"/>
        </w:rPr>
        <w:t>Genadi (Lenovo) is fine with the wording proposal by Peter Hedman (Ericsson).</w:t>
      </w:r>
    </w:p>
    <w:p w14:paraId="5D1546AA" w14:textId="77777777" w:rsidR="004E70CB" w:rsidRDefault="004E70CB" w:rsidP="004E70CB">
      <w:pPr>
        <w:pStyle w:val="FP"/>
        <w:keepNext/>
        <w:rPr>
          <w:i/>
          <w:iCs/>
          <w:sz w:val="18"/>
          <w:szCs w:val="18"/>
        </w:rPr>
      </w:pPr>
      <w:r w:rsidRPr="005B25A1">
        <w:rPr>
          <w:i/>
          <w:iCs/>
          <w:sz w:val="18"/>
          <w:szCs w:val="18"/>
        </w:rPr>
        <w:t>Genadi (Lenovo) comments on a misalignment in r08 and proposes a resolution.</w:t>
      </w:r>
    </w:p>
    <w:p w14:paraId="1444CFD6" w14:textId="77777777" w:rsidR="004E70CB" w:rsidRDefault="004E70CB" w:rsidP="004E70CB">
      <w:pPr>
        <w:pStyle w:val="FP"/>
        <w:keepNext/>
        <w:rPr>
          <w:i/>
          <w:iCs/>
          <w:sz w:val="18"/>
          <w:szCs w:val="18"/>
        </w:rPr>
      </w:pPr>
      <w:r w:rsidRPr="005B25A1">
        <w:rPr>
          <w:i/>
          <w:iCs/>
          <w:sz w:val="18"/>
          <w:szCs w:val="18"/>
        </w:rPr>
        <w:t>Genadi (Lenovo) provides r09 in the '_Post_revisions_deadline' folder.</w:t>
      </w:r>
    </w:p>
    <w:p w14:paraId="2EE603AF" w14:textId="77777777" w:rsidR="004E70CB" w:rsidRDefault="004E70CB" w:rsidP="004E70CB">
      <w:pPr>
        <w:pStyle w:val="FP"/>
        <w:keepNext/>
        <w:rPr>
          <w:i/>
          <w:iCs/>
          <w:sz w:val="18"/>
          <w:szCs w:val="18"/>
        </w:rPr>
      </w:pPr>
      <w:r w:rsidRPr="005B25A1">
        <w:rPr>
          <w:i/>
          <w:iCs/>
          <w:sz w:val="18"/>
          <w:szCs w:val="18"/>
        </w:rPr>
        <w:t>Peter Hedman (Ericsson) provides comments and suggest to approve r08 + add 'in the whole Registration area, but the UE is allowed to activate the User Plane resources' + remove 'The AMF also provides the Partially Allowed NSSAI (without indication of the TA list where the partially allowed S-NSSAIs are supported) to the NG-RAN together with the UE's context.' + remove RAN as impacted on cover sheet.</w:t>
      </w:r>
    </w:p>
    <w:p w14:paraId="49281A3A" w14:textId="77777777" w:rsidR="004E70CB" w:rsidRDefault="004E70CB" w:rsidP="004E70CB">
      <w:pPr>
        <w:pStyle w:val="FP"/>
        <w:keepNext/>
        <w:rPr>
          <w:i/>
          <w:iCs/>
          <w:sz w:val="18"/>
          <w:szCs w:val="18"/>
        </w:rPr>
      </w:pPr>
      <w:r w:rsidRPr="005B25A1">
        <w:rPr>
          <w:i/>
          <w:iCs/>
          <w:sz w:val="18"/>
          <w:szCs w:val="18"/>
        </w:rPr>
        <w:t>Jinguo(ZTE) asks to discuss at CC#5.</w:t>
      </w:r>
    </w:p>
    <w:p w14:paraId="2283121E" w14:textId="77777777" w:rsidR="004E70CB" w:rsidRDefault="004E70CB" w:rsidP="004E70CB">
      <w:pPr>
        <w:pStyle w:val="FP"/>
        <w:keepNext/>
        <w:rPr>
          <w:i/>
          <w:iCs/>
          <w:sz w:val="18"/>
          <w:szCs w:val="18"/>
        </w:rPr>
      </w:pPr>
      <w:r w:rsidRPr="005B25A1">
        <w:rPr>
          <w:i/>
          <w:iCs/>
          <w:sz w:val="18"/>
          <w:szCs w:val="18"/>
        </w:rPr>
        <w:t>Jinguo(ZTE) asks to discuss at CC#4.</w:t>
      </w:r>
    </w:p>
    <w:p w14:paraId="195AC3B8" w14:textId="77777777" w:rsidR="004E70CB" w:rsidRDefault="004E70CB" w:rsidP="004E70CB">
      <w:pPr>
        <w:pStyle w:val="FP"/>
        <w:keepNext/>
        <w:rPr>
          <w:i/>
          <w:iCs/>
          <w:sz w:val="18"/>
          <w:szCs w:val="18"/>
        </w:rPr>
      </w:pPr>
      <w:r w:rsidRPr="005B25A1">
        <w:rPr>
          <w:i/>
          <w:iCs/>
          <w:sz w:val="18"/>
          <w:szCs w:val="18"/>
        </w:rPr>
        <w:t>==== Final Comments Deadline ====.</w:t>
      </w:r>
    </w:p>
    <w:p w14:paraId="4A1333DF" w14:textId="77777777" w:rsidR="004E70CB" w:rsidRDefault="004E70CB" w:rsidP="004E70CB">
      <w:pPr>
        <w:pStyle w:val="FP"/>
        <w:keepNext/>
        <w:rPr>
          <w:i/>
          <w:iCs/>
          <w:sz w:val="18"/>
          <w:szCs w:val="18"/>
        </w:rPr>
      </w:pPr>
      <w:r w:rsidRPr="005B25A1">
        <w:rPr>
          <w:i/>
          <w:iCs/>
          <w:sz w:val="18"/>
          <w:szCs w:val="18"/>
        </w:rPr>
        <w:t>Alessio(Nokia) think the changes are too many we can only accept this change r08 + add 'in the whole Registration area, but the UE is allowed to activate the User Plane resources'.</w:t>
      </w:r>
    </w:p>
    <w:p w14:paraId="5DB9DD88" w14:textId="77777777" w:rsidR="004E70CB" w:rsidRDefault="004E70CB" w:rsidP="004E70CB">
      <w:pPr>
        <w:pStyle w:val="FP"/>
        <w:keepNext/>
        <w:rPr>
          <w:i/>
          <w:iCs/>
          <w:sz w:val="18"/>
          <w:szCs w:val="18"/>
        </w:rPr>
      </w:pPr>
      <w:r w:rsidRPr="005B25A1">
        <w:rPr>
          <w:i/>
          <w:iCs/>
          <w:sz w:val="18"/>
          <w:szCs w:val="18"/>
        </w:rPr>
        <w:t>Genadi (Lenovo) supports the proposal by Peter Hedman (Ericsson).</w:t>
      </w:r>
    </w:p>
    <w:p w14:paraId="3E749D59" w14:textId="77777777" w:rsidR="004E70CB" w:rsidRDefault="004E70CB" w:rsidP="004E70CB">
      <w:pPr>
        <w:pStyle w:val="FP"/>
        <w:keepNext/>
        <w:rPr>
          <w:i/>
          <w:iCs/>
          <w:sz w:val="18"/>
          <w:szCs w:val="18"/>
        </w:rPr>
      </w:pPr>
      <w:r w:rsidRPr="005B25A1">
        <w:rPr>
          <w:i/>
          <w:iCs/>
          <w:sz w:val="18"/>
          <w:szCs w:val="18"/>
        </w:rPr>
        <w:t>Alessio(Nokia) reiterates the RAN impact of receiving and handling allowed NSAI shall be there. Peter just confirmed it.</w:t>
      </w:r>
    </w:p>
    <w:p w14:paraId="1AC52B3D" w14:textId="77777777" w:rsidR="004E70CB" w:rsidRPr="005B25A1" w:rsidRDefault="004E70CB" w:rsidP="004E70CB">
      <w:pPr>
        <w:pStyle w:val="FP"/>
        <w:keepNext/>
        <w:rPr>
          <w:i/>
          <w:iCs/>
          <w:sz w:val="18"/>
          <w:szCs w:val="18"/>
        </w:rPr>
      </w:pPr>
    </w:p>
    <w:p w14:paraId="5A8EFCC2" w14:textId="77777777" w:rsidR="004E70CB" w:rsidRPr="005B25A1" w:rsidRDefault="004E70CB" w:rsidP="004E70CB">
      <w:pPr>
        <w:keepNext/>
        <w:keepLines/>
      </w:pPr>
      <w:r w:rsidRPr="005B25A1">
        <w:t>CC#3: Lenovo commented that r09 was uploaded after the deadline and the changes to r08 were indicated: 'the UE is considered registered with the an S-NSSAI(s) of the Partially Allowed NSSAI in the whole Registration area, but the UE is allowed to use the User Plane resources only in the TA(s) included in the list of TAs associated with each the S-NSSAI'. This should be discussed and indications of agreement to this made over e-mail.</w:t>
      </w:r>
    </w:p>
    <w:p w14:paraId="2D1DE2B4" w14:textId="77777777" w:rsidR="004E70CB" w:rsidRPr="005B25A1" w:rsidRDefault="004E70CB" w:rsidP="004E70CB">
      <w:pPr>
        <w:keepNext/>
        <w:keepLines/>
        <w:rPr>
          <w:b/>
          <w:bCs/>
        </w:rPr>
      </w:pPr>
      <w:r>
        <w:rPr>
          <w:b/>
          <w:bCs/>
        </w:rPr>
        <w:t>CC#4</w:t>
      </w:r>
      <w:r w:rsidRPr="005B25A1">
        <w:rPr>
          <w:b/>
          <w:bCs/>
        </w:rPr>
        <w:t xml:space="preserve"> Discussion:</w:t>
      </w:r>
    </w:p>
    <w:p w14:paraId="6E8ECEBC" w14:textId="440DDDA9" w:rsidR="004E70CB" w:rsidRPr="00D65D60" w:rsidRDefault="004E70CB" w:rsidP="004E70CB">
      <w:r>
        <w:rPr>
          <w:lang w:eastAsia="en-US"/>
        </w:rPr>
        <w:t>r08 with changes was proposed.</w:t>
      </w:r>
      <w:r w:rsidR="00EA6137">
        <w:rPr>
          <w:lang w:eastAsia="en-US"/>
        </w:rPr>
        <w:t xml:space="preserve"> Nokia asked why the text was deleted. Lenovo agreed to reinstate the text.</w:t>
      </w:r>
      <w:r>
        <w:rPr>
          <w:lang w:eastAsia="en-US"/>
        </w:rPr>
        <w:t xml:space="preserve"> r08 with changes was agreed and revised in </w:t>
      </w:r>
      <w:r w:rsidRPr="004E70CB">
        <w:rPr>
          <w:color w:val="0000FF"/>
          <w:lang w:eastAsia="en-US"/>
        </w:rPr>
        <w:t>S2-230148</w:t>
      </w:r>
      <w:r>
        <w:rPr>
          <w:color w:val="0000FF"/>
          <w:lang w:eastAsia="en-US"/>
        </w:rPr>
        <w:t>3</w:t>
      </w:r>
      <w:r>
        <w:rPr>
          <w:lang w:eastAsia="en-US"/>
        </w:rPr>
        <w:t xml:space="preserve">, which was </w:t>
      </w:r>
      <w:r w:rsidRPr="00D65D60">
        <w:rPr>
          <w:color w:val="FF0000"/>
          <w:lang w:eastAsia="en-US"/>
        </w:rPr>
        <w:t>approved</w:t>
      </w:r>
      <w:r>
        <w:t>.</w:t>
      </w:r>
    </w:p>
    <w:p w14:paraId="779DE23D" w14:textId="1E8BABF4" w:rsidR="004E70CB" w:rsidRPr="00EB0339" w:rsidRDefault="004E70CB" w:rsidP="004E70CB">
      <w:r w:rsidRPr="005B25A1">
        <w:rPr>
          <w:b/>
          <w:bCs/>
        </w:rPr>
        <w:t>Status:</w:t>
      </w:r>
      <w:r>
        <w:t xml:space="preserve"> </w:t>
      </w:r>
      <w:r>
        <w:rPr>
          <w:lang w:eastAsia="en-US"/>
        </w:rPr>
        <w:t>r08</w:t>
      </w:r>
      <w:r w:rsidRPr="004E70CB">
        <w:rPr>
          <w:lang w:eastAsia="en-US"/>
        </w:rPr>
        <w:t xml:space="preserve"> </w:t>
      </w:r>
      <w:r>
        <w:rPr>
          <w:lang w:eastAsia="en-US"/>
        </w:rPr>
        <w:t xml:space="preserve">with changes was agreed and revised in </w:t>
      </w:r>
      <w:r w:rsidRPr="004E70CB">
        <w:rPr>
          <w:color w:val="0000FF"/>
          <w:lang w:eastAsia="en-US"/>
        </w:rPr>
        <w:t>S2-230148</w:t>
      </w:r>
      <w:r>
        <w:rPr>
          <w:color w:val="0000FF"/>
          <w:lang w:eastAsia="en-US"/>
        </w:rPr>
        <w:t>3</w:t>
      </w:r>
      <w:r>
        <w:rPr>
          <w:lang w:eastAsia="en-US"/>
        </w:rPr>
        <w:t xml:space="preserve">, which was </w:t>
      </w:r>
      <w:r w:rsidRPr="00D65D60">
        <w:rPr>
          <w:color w:val="FF0000"/>
          <w:lang w:eastAsia="en-US"/>
        </w:rPr>
        <w:t>approved</w:t>
      </w:r>
      <w:r>
        <w:t>.</w:t>
      </w:r>
    </w:p>
    <w:p w14:paraId="3B196760" w14:textId="77777777" w:rsidR="00403CAD" w:rsidRDefault="00403CAD" w:rsidP="003830F9">
      <w:pPr>
        <w:rPr>
          <w:lang w:eastAsia="en-US"/>
        </w:rPr>
      </w:pPr>
    </w:p>
    <w:p w14:paraId="237DB4B7" w14:textId="77777777" w:rsidR="00BB4493" w:rsidRDefault="00BB4493" w:rsidP="00BB4493">
      <w:pPr>
        <w:pStyle w:val="NormTop"/>
      </w:pPr>
      <w:r>
        <w:rPr>
          <w:color w:val="0000FF"/>
        </w:rPr>
        <w:t>S2-2300505</w:t>
      </w:r>
      <w:r w:rsidRPr="00D53282">
        <w:t xml:space="preserve"> </w:t>
      </w:r>
      <w:r>
        <w:t>(P-CR) 23.700-17: KI#1: Solutions evaluation and conclusion. (Source: CableLabs, Charter, Comcast)</w:t>
      </w:r>
      <w:r>
        <w:br/>
      </w:r>
      <w:r w:rsidRPr="00D53282">
        <w:rPr>
          <w:b/>
        </w:rPr>
        <w:t>Document for:</w:t>
      </w:r>
      <w:r w:rsidRPr="00D53282">
        <w:t xml:space="preserve"> </w:t>
      </w:r>
      <w:r>
        <w:t>Approval</w:t>
      </w:r>
      <w:r>
        <w:br/>
      </w:r>
      <w:r w:rsidRPr="00D53282">
        <w:rPr>
          <w:b/>
        </w:rPr>
        <w:t>Abstract:</w:t>
      </w:r>
      <w:r w:rsidRPr="00D53282">
        <w:t xml:space="preserve"> </w:t>
      </w:r>
      <w:r>
        <w:br/>
        <w:t>This contribution provides evaluation and conclusion for solutions of Key Issue #1.</w:t>
      </w:r>
    </w:p>
    <w:p w14:paraId="4B2F3FBA" w14:textId="77777777" w:rsidR="003A7ADE" w:rsidRPr="005B25A1" w:rsidRDefault="003A7ADE" w:rsidP="003A7ADE">
      <w:pPr>
        <w:keepNext/>
        <w:keepLines/>
        <w:rPr>
          <w:b/>
          <w:bCs/>
        </w:rPr>
      </w:pPr>
      <w:r>
        <w:rPr>
          <w:b/>
          <w:bCs/>
        </w:rPr>
        <w:t>CC#4</w:t>
      </w:r>
      <w:r w:rsidRPr="005B25A1">
        <w:rPr>
          <w:b/>
          <w:bCs/>
        </w:rPr>
        <w:t xml:space="preserve"> Discussion:</w:t>
      </w:r>
    </w:p>
    <w:p w14:paraId="6EACA9E5" w14:textId="77777777" w:rsidR="003A7ADE" w:rsidRPr="00403CAD" w:rsidRDefault="003A7ADE" w:rsidP="003A7ADE">
      <w:r>
        <w:rPr>
          <w:lang w:eastAsia="en-US"/>
        </w:rPr>
        <w:t xml:space="preserve">Nokia commented that r07 should be updated with some changes  r07 with changes was agreed and </w:t>
      </w:r>
      <w:r w:rsidRPr="00403CAD">
        <w:rPr>
          <w:color w:val="0000FF"/>
          <w:lang w:eastAsia="en-US"/>
        </w:rPr>
        <w:t>S2-2301834</w:t>
      </w:r>
      <w:r>
        <w:rPr>
          <w:lang w:eastAsia="en-US"/>
        </w:rPr>
        <w:t xml:space="preserve"> was </w:t>
      </w:r>
      <w:r w:rsidRPr="00403CAD">
        <w:rPr>
          <w:color w:val="FF0000"/>
          <w:lang w:eastAsia="en-US"/>
        </w:rPr>
        <w:t>approved</w:t>
      </w:r>
      <w:r>
        <w:t>.</w:t>
      </w:r>
    </w:p>
    <w:p w14:paraId="70FEA289" w14:textId="77777777" w:rsidR="003A7ADE" w:rsidRDefault="003A7ADE" w:rsidP="003A7ADE">
      <w:pPr>
        <w:rPr>
          <w:lang w:eastAsia="en-US"/>
        </w:rPr>
      </w:pPr>
    </w:p>
    <w:p w14:paraId="53BF8B9B" w14:textId="77777777" w:rsidR="00BB4493" w:rsidRDefault="00BB4493" w:rsidP="00BB4493">
      <w:pPr>
        <w:pStyle w:val="NormTop"/>
      </w:pPr>
      <w:r>
        <w:rPr>
          <w:color w:val="0000FF"/>
        </w:rPr>
        <w:t>S2-2301084</w:t>
      </w:r>
      <w:r w:rsidRPr="00D53282">
        <w:t xml:space="preserve"> </w:t>
      </w:r>
      <w:r>
        <w:t>(CR) 23.501 CR4056 (Rel-18, 'F'): Generalization of QoS monitoring control description (Source: Huawei (Rapporteur), Nokia (Rapporteur), Ericsson (Rapporteur))</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the QoS monitoring control is generalized and the reference to 23.548 is replaced (as the capability is now described in 23.501 itself). A new clause 5.8.2.X is added to document how the SMF controls the UPF QoS Flow related QoS monitoring and reporting with description taken from 23.503. Another new clause 5.x is added to document the list of QoS parameters to be measured with QoS Monitoring and the details for the respective measurement processes.</w:t>
      </w:r>
    </w:p>
    <w:p w14:paraId="01F775F8" w14:textId="77777777" w:rsidR="003A7ADE" w:rsidRPr="005B25A1" w:rsidRDefault="003A7ADE" w:rsidP="003A7ADE">
      <w:pPr>
        <w:keepNext/>
        <w:keepLines/>
        <w:rPr>
          <w:b/>
          <w:bCs/>
        </w:rPr>
      </w:pPr>
      <w:r>
        <w:rPr>
          <w:b/>
          <w:bCs/>
        </w:rPr>
        <w:t>CC#4</w:t>
      </w:r>
      <w:r w:rsidRPr="005B25A1">
        <w:rPr>
          <w:b/>
          <w:bCs/>
        </w:rPr>
        <w:t xml:space="preserve"> Discussion:</w:t>
      </w:r>
    </w:p>
    <w:p w14:paraId="0D756192" w14:textId="77777777" w:rsidR="003A7ADE" w:rsidRPr="00403CAD" w:rsidRDefault="003A7ADE" w:rsidP="003A7ADE">
      <w:r>
        <w:rPr>
          <w:lang w:eastAsia="en-US"/>
        </w:rPr>
        <w:t xml:space="preserve">Ericsson commented that r05 should be updated with some changes  r05 with changes was agreed and </w:t>
      </w:r>
      <w:r w:rsidRPr="00403CAD">
        <w:rPr>
          <w:color w:val="0000FF"/>
          <w:lang w:eastAsia="en-US"/>
        </w:rPr>
        <w:t>S2-2301</w:t>
      </w:r>
      <w:r>
        <w:rPr>
          <w:color w:val="0000FF"/>
          <w:lang w:eastAsia="en-US"/>
        </w:rPr>
        <w:t>455</w:t>
      </w:r>
      <w:r>
        <w:rPr>
          <w:lang w:eastAsia="en-US"/>
        </w:rPr>
        <w:t xml:space="preserve"> was </w:t>
      </w:r>
      <w:r w:rsidRPr="00403CAD">
        <w:rPr>
          <w:color w:val="FF0000"/>
          <w:lang w:eastAsia="en-US"/>
        </w:rPr>
        <w:t>approved</w:t>
      </w:r>
      <w:r>
        <w:t>.</w:t>
      </w:r>
    </w:p>
    <w:p w14:paraId="6B2CD38A" w14:textId="77777777" w:rsidR="003A7ADE" w:rsidRDefault="003A7ADE" w:rsidP="003A7ADE">
      <w:pPr>
        <w:rPr>
          <w:lang w:eastAsia="en-US"/>
        </w:rPr>
      </w:pPr>
    </w:p>
    <w:p w14:paraId="11C3C05D" w14:textId="77777777" w:rsidR="00BB4493" w:rsidRDefault="00BB4493" w:rsidP="00BB4493">
      <w:pPr>
        <w:pStyle w:val="NormTop"/>
      </w:pPr>
      <w:r>
        <w:rPr>
          <w:color w:val="0000FF"/>
        </w:rPr>
        <w:t>S2-2300970</w:t>
      </w:r>
      <w:r w:rsidRPr="00D53282">
        <w:t xml:space="preserve"> </w:t>
      </w:r>
      <w:r>
        <w:t>(P-CR) 23.700-88: 23.700-88: Conclusions update for KI#4.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This pCR proposes conclusions updates for KI#4.</w:t>
      </w:r>
    </w:p>
    <w:p w14:paraId="1D0F24DD" w14:textId="77777777" w:rsidR="003A7ADE" w:rsidRPr="005B25A1" w:rsidRDefault="003A7ADE" w:rsidP="003A7ADE">
      <w:pPr>
        <w:keepNext/>
        <w:keepLines/>
        <w:rPr>
          <w:b/>
          <w:bCs/>
        </w:rPr>
      </w:pPr>
      <w:r>
        <w:rPr>
          <w:b/>
          <w:bCs/>
        </w:rPr>
        <w:t>CC#4</w:t>
      </w:r>
      <w:r w:rsidRPr="005B25A1">
        <w:rPr>
          <w:b/>
          <w:bCs/>
        </w:rPr>
        <w:t xml:space="preserve"> Discussion:</w:t>
      </w:r>
    </w:p>
    <w:p w14:paraId="49CB741A" w14:textId="7538EE3E" w:rsidR="00EA6137" w:rsidRPr="00EA6137" w:rsidRDefault="003A7ADE" w:rsidP="003A7ADE">
      <w:pPr>
        <w:rPr>
          <w:i/>
          <w:iCs/>
          <w:lang w:eastAsia="en-US"/>
        </w:rPr>
      </w:pPr>
      <w:r>
        <w:rPr>
          <w:lang w:eastAsia="en-US"/>
        </w:rPr>
        <w:t>Huawei commented that there had been objections to r06 and suggested adding a note</w:t>
      </w:r>
      <w:r w:rsidR="00EA6137">
        <w:rPr>
          <w:lang w:eastAsia="en-US"/>
        </w:rPr>
        <w:t xml:space="preserve">: </w:t>
      </w:r>
      <w:r w:rsidR="00EA6137" w:rsidRPr="00EA6137">
        <w:rPr>
          <w:i/>
          <w:iCs/>
          <w:lang w:eastAsia="en-US"/>
        </w:rPr>
        <w:t xml:space="preserve">NOTE: </w:t>
      </w:r>
      <w:r w:rsidR="00161C47" w:rsidRPr="00EA6137">
        <w:rPr>
          <w:i/>
          <w:iCs/>
          <w:lang w:eastAsia="en-US"/>
        </w:rPr>
        <w:t xml:space="preserve">Whether </w:t>
      </w:r>
      <w:r w:rsidR="00EA6137" w:rsidRPr="00EA6137">
        <w:rPr>
          <w:i/>
          <w:iCs/>
          <w:lang w:eastAsia="en-US"/>
        </w:rPr>
        <w:t>the PIN Route Selection Policy are part of URSP or separate policy will be determined in normative phase.</w:t>
      </w:r>
    </w:p>
    <w:p w14:paraId="6905E516" w14:textId="11F1AA24" w:rsidR="003A7ADE" w:rsidRDefault="00EA6137" w:rsidP="003A7ADE">
      <w:pPr>
        <w:rPr>
          <w:lang w:eastAsia="en-US"/>
        </w:rPr>
      </w:pPr>
      <w:r>
        <w:rPr>
          <w:lang w:eastAsia="en-US"/>
        </w:rPr>
        <w:t xml:space="preserve">Qualcomm commented that this issue had been concluded at the previous meeting with a Show of Hands and the note is not needed. </w:t>
      </w:r>
      <w:r w:rsidR="00161C47">
        <w:rPr>
          <w:lang w:eastAsia="en-US"/>
        </w:rPr>
        <w:t>Samsung also has an issue with this as it had been agreed that this issue can be handled in the normative phase and there is no need for this note. Huawei commented that this will still need discussion at the next meeting.</w:t>
      </w:r>
    </w:p>
    <w:p w14:paraId="7F18CFB0" w14:textId="20457283" w:rsidR="00862740" w:rsidRPr="00862740" w:rsidRDefault="00862740" w:rsidP="003A7ADE">
      <w:pPr>
        <w:rPr>
          <w:color w:val="0000FF"/>
          <w:lang w:eastAsia="en-US"/>
        </w:rPr>
      </w:pPr>
      <w:r w:rsidRPr="00862740">
        <w:rPr>
          <w:color w:val="0000FF"/>
          <w:lang w:eastAsia="en-US"/>
        </w:rPr>
        <w:t>Huawei asked for the following note to be included in these notes:</w:t>
      </w:r>
    </w:p>
    <w:p w14:paraId="48892A7F" w14:textId="2346BF25" w:rsidR="00862740" w:rsidRPr="00862740" w:rsidRDefault="00862740" w:rsidP="003A7ADE">
      <w:pPr>
        <w:rPr>
          <w:b/>
          <w:bCs/>
          <w:color w:val="0000FF"/>
        </w:rPr>
      </w:pPr>
      <w:r w:rsidRPr="00862740">
        <w:rPr>
          <w:b/>
          <w:bCs/>
          <w:color w:val="0000FF"/>
        </w:rPr>
        <w:t>'NOTE: Whether the PIN Route Selection Policy are part of URSP or separate policy will be determined in normative phase.'</w:t>
      </w:r>
    </w:p>
    <w:p w14:paraId="6C1FA0B7" w14:textId="25F6EB1F" w:rsidR="00862740" w:rsidRDefault="00862740" w:rsidP="003A7ADE">
      <w:r>
        <w:t xml:space="preserve">Qualcomm commented that no agreement has be found on this topic and proposed noting this. </w:t>
      </w:r>
    </w:p>
    <w:p w14:paraId="16238F4A" w14:textId="66139B4C" w:rsidR="00862740" w:rsidRPr="00862740" w:rsidRDefault="00862740" w:rsidP="003A7ADE">
      <w:r>
        <w:t xml:space="preserve">It was suggested to remove the 'Remove all updates to KI#4' text. </w:t>
      </w:r>
    </w:p>
    <w:p w14:paraId="65448A47" w14:textId="62275B01" w:rsidR="00161C47" w:rsidRPr="00161C47" w:rsidRDefault="00161C47" w:rsidP="003A7ADE">
      <w:r w:rsidRPr="00D4555C">
        <w:rPr>
          <w:color w:val="0000FF"/>
          <w:lang w:eastAsia="en-US"/>
        </w:rPr>
        <w:t>S2-230</w:t>
      </w:r>
      <w:r>
        <w:rPr>
          <w:color w:val="0000FF"/>
          <w:lang w:eastAsia="en-US"/>
        </w:rPr>
        <w:t>0970</w:t>
      </w:r>
      <w:r>
        <w:t xml:space="preserve"> was then </w:t>
      </w:r>
      <w:r w:rsidRPr="00C3284B">
        <w:rPr>
          <w:color w:val="0000FF"/>
        </w:rPr>
        <w:t>noted</w:t>
      </w:r>
      <w:r>
        <w:t xml:space="preserve"> and </w:t>
      </w:r>
      <w:r w:rsidRPr="00161C47">
        <w:rPr>
          <w:color w:val="0000FF"/>
          <w:lang w:eastAsia="en-US"/>
        </w:rPr>
        <w:t>S2-2301365</w:t>
      </w:r>
      <w:r>
        <w:rPr>
          <w:lang w:eastAsia="en-US"/>
        </w:rPr>
        <w:t xml:space="preserve"> was </w:t>
      </w:r>
      <w:r w:rsidRPr="00161C47">
        <w:rPr>
          <w:color w:val="FF0000"/>
          <w:lang w:eastAsia="en-US"/>
        </w:rPr>
        <w:t>withdrawn</w:t>
      </w:r>
      <w:r>
        <w:rPr>
          <w:lang w:eastAsia="en-US"/>
        </w:rPr>
        <w:t>.</w:t>
      </w:r>
    </w:p>
    <w:p w14:paraId="22325CAE" w14:textId="77777777" w:rsidR="003A7ADE" w:rsidRDefault="003A7ADE" w:rsidP="003A7ADE">
      <w:pPr>
        <w:rPr>
          <w:lang w:eastAsia="en-US"/>
        </w:rPr>
      </w:pPr>
    </w:p>
    <w:p w14:paraId="39BC8669" w14:textId="77777777" w:rsidR="00BB4493" w:rsidRDefault="00BB4493" w:rsidP="00BB4493">
      <w:pPr>
        <w:pStyle w:val="NormTop"/>
      </w:pPr>
      <w:r>
        <w:rPr>
          <w:color w:val="0000FF"/>
        </w:rPr>
        <w:t>S2-2300824</w:t>
      </w:r>
      <w:r w:rsidRPr="00D53282">
        <w:t xml:space="preserve"> </w:t>
      </w:r>
      <w:r>
        <w:t>(CR) 23.501 CR3989 (Rel-18, 'B'): Support of Group QoS request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Support of group QoS request feature.</w:t>
      </w:r>
    </w:p>
    <w:p w14:paraId="64D53E95" w14:textId="77777777" w:rsidR="003A7ADE" w:rsidRPr="005B25A1" w:rsidRDefault="003A7ADE" w:rsidP="003A7ADE">
      <w:pPr>
        <w:keepNext/>
        <w:keepLines/>
        <w:rPr>
          <w:b/>
          <w:bCs/>
        </w:rPr>
      </w:pPr>
      <w:r>
        <w:rPr>
          <w:b/>
          <w:bCs/>
        </w:rPr>
        <w:t>CC#4</w:t>
      </w:r>
      <w:r w:rsidRPr="005B25A1">
        <w:rPr>
          <w:b/>
          <w:bCs/>
        </w:rPr>
        <w:t xml:space="preserve"> Discussion:</w:t>
      </w:r>
    </w:p>
    <w:p w14:paraId="63CEC593" w14:textId="77777777" w:rsidR="003A7ADE" w:rsidRDefault="003A7ADE" w:rsidP="003A7ADE">
      <w:pPr>
        <w:rPr>
          <w:lang w:eastAsia="en-US"/>
        </w:rPr>
      </w:pPr>
      <w:r>
        <w:rPr>
          <w:lang w:eastAsia="en-US"/>
        </w:rPr>
        <w:t xml:space="preserve">A comment from OPPO was missing. This was then </w:t>
      </w:r>
      <w:r w:rsidRPr="00242303">
        <w:rPr>
          <w:color w:val="0000FF"/>
          <w:lang w:eastAsia="en-US"/>
        </w:rPr>
        <w:t xml:space="preserve">postponed </w:t>
      </w:r>
      <w:r>
        <w:rPr>
          <w:lang w:eastAsia="en-US"/>
        </w:rPr>
        <w:t xml:space="preserve">and </w:t>
      </w:r>
      <w:r w:rsidRPr="00242303">
        <w:rPr>
          <w:color w:val="0000FF"/>
          <w:lang w:eastAsia="en-US"/>
        </w:rPr>
        <w:t>S2-2301583</w:t>
      </w:r>
      <w:r>
        <w:rPr>
          <w:lang w:eastAsia="en-US"/>
        </w:rPr>
        <w:t xml:space="preserve"> was </w:t>
      </w:r>
      <w:r w:rsidRPr="00D4555C">
        <w:rPr>
          <w:color w:val="FF0000"/>
          <w:lang w:eastAsia="en-US"/>
        </w:rPr>
        <w:t>withdrawn</w:t>
      </w:r>
      <w:r>
        <w:rPr>
          <w:lang w:eastAsia="en-US"/>
        </w:rPr>
        <w:t>.</w:t>
      </w:r>
    </w:p>
    <w:p w14:paraId="0E7E8FD7" w14:textId="77777777" w:rsidR="003A7ADE" w:rsidRDefault="003A7ADE" w:rsidP="003A7ADE">
      <w:pPr>
        <w:rPr>
          <w:lang w:eastAsia="en-US"/>
        </w:rPr>
      </w:pPr>
    </w:p>
    <w:p w14:paraId="4409C804" w14:textId="77777777" w:rsidR="00BB4493" w:rsidRDefault="00BB4493" w:rsidP="00BB4493">
      <w:pPr>
        <w:pStyle w:val="NormTop"/>
      </w:pPr>
      <w:r>
        <w:rPr>
          <w:color w:val="0000FF"/>
        </w:rPr>
        <w:t>S2-2300440</w:t>
      </w:r>
      <w:r w:rsidRPr="00D53282">
        <w:t xml:space="preserve"> </w:t>
      </w:r>
      <w:r>
        <w:t>(CR) 23.503 CR0831 (Rel-18, 'B'): Adding application detection event exposure from PCF (Source: China Mobile, Asiainfo, CATT, Huawei)</w:t>
      </w:r>
      <w:r>
        <w:br/>
      </w:r>
      <w:r w:rsidRPr="00D53282">
        <w:rPr>
          <w:b/>
        </w:rPr>
        <w:t>Document for:</w:t>
      </w:r>
      <w:r w:rsidRPr="00D53282">
        <w:t xml:space="preserve"> </w:t>
      </w:r>
      <w:r>
        <w:t>Approval</w:t>
      </w:r>
      <w:r>
        <w:br/>
      </w:r>
      <w:r w:rsidRPr="00D53282">
        <w:rPr>
          <w:b/>
        </w:rPr>
        <w:t>Abstract:</w:t>
      </w:r>
      <w:r w:rsidRPr="00D53282">
        <w:t xml:space="preserve"> </w:t>
      </w:r>
      <w:r>
        <w:br/>
        <w:t>Summary of change: Add the application detection event exposure for bulk subscription from the PCF.</w:t>
      </w:r>
    </w:p>
    <w:p w14:paraId="2A5B685E" w14:textId="77777777" w:rsidR="003A7ADE" w:rsidRPr="005B25A1" w:rsidRDefault="003A7ADE" w:rsidP="003A7ADE">
      <w:pPr>
        <w:keepNext/>
        <w:keepLines/>
        <w:rPr>
          <w:b/>
          <w:bCs/>
        </w:rPr>
      </w:pPr>
      <w:r>
        <w:rPr>
          <w:b/>
          <w:bCs/>
        </w:rPr>
        <w:t>CC#4</w:t>
      </w:r>
      <w:r w:rsidRPr="005B25A1">
        <w:rPr>
          <w:b/>
          <w:bCs/>
        </w:rPr>
        <w:t xml:space="preserve"> Discussion:</w:t>
      </w:r>
    </w:p>
    <w:p w14:paraId="0FBFA6E8" w14:textId="6B964DE1" w:rsidR="003A7ADE" w:rsidRDefault="003A7ADE" w:rsidP="003A7ADE">
      <w:pPr>
        <w:rPr>
          <w:lang w:eastAsia="en-US"/>
        </w:rPr>
      </w:pPr>
      <w:r>
        <w:rPr>
          <w:lang w:eastAsia="en-US"/>
        </w:rPr>
        <w:t xml:space="preserve">This was </w:t>
      </w:r>
      <w:r w:rsidRPr="00242303">
        <w:rPr>
          <w:color w:val="0000FF"/>
          <w:lang w:eastAsia="en-US"/>
        </w:rPr>
        <w:t xml:space="preserve">postponed </w:t>
      </w:r>
      <w:r>
        <w:rPr>
          <w:lang w:eastAsia="en-US"/>
        </w:rPr>
        <w:t xml:space="preserve">and </w:t>
      </w:r>
      <w:r w:rsidRPr="00242303">
        <w:rPr>
          <w:color w:val="0000FF"/>
          <w:lang w:eastAsia="en-US"/>
        </w:rPr>
        <w:t>S2-2301636</w:t>
      </w:r>
      <w:r>
        <w:rPr>
          <w:lang w:eastAsia="en-US"/>
        </w:rPr>
        <w:t xml:space="preserve"> was </w:t>
      </w:r>
      <w:r w:rsidRPr="00D4555C">
        <w:rPr>
          <w:color w:val="FF0000"/>
          <w:lang w:eastAsia="en-US"/>
        </w:rPr>
        <w:t>withdrawn</w:t>
      </w:r>
      <w:r>
        <w:rPr>
          <w:lang w:eastAsia="en-US"/>
        </w:rPr>
        <w:t>.</w:t>
      </w:r>
    </w:p>
    <w:p w14:paraId="4672D411" w14:textId="77777777" w:rsidR="003A7ADE" w:rsidRPr="00AC1A5B" w:rsidRDefault="003A7ADE" w:rsidP="003A7ADE">
      <w:pPr>
        <w:rPr>
          <w:lang w:eastAsia="en-US"/>
        </w:rPr>
      </w:pPr>
    </w:p>
    <w:p w14:paraId="1ADE6141" w14:textId="77777777" w:rsidR="00BB4493" w:rsidRDefault="00BB4493" w:rsidP="00BB4493">
      <w:pPr>
        <w:pStyle w:val="NormTop"/>
      </w:pPr>
      <w:r>
        <w:rPr>
          <w:color w:val="0000FF"/>
        </w:rPr>
        <w:t>S2-2300882</w:t>
      </w:r>
      <w:r w:rsidRPr="00D53282">
        <w:t xml:space="preserve"> </w:t>
      </w:r>
      <w:r>
        <w:t>(CR) 23.501 CR4012 (Rel-18, 'B'): Support of UL routing exposure for Deterministic Networking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This is an additional CR on top of S2-2300205, to specify N6 UL Routing exposure per interface node towards DetNet Controller.</w:t>
      </w:r>
    </w:p>
    <w:p w14:paraId="6045C743" w14:textId="77777777" w:rsidR="00BB4493" w:rsidRPr="00B81031" w:rsidRDefault="00BB4493" w:rsidP="00BB4493">
      <w:pPr>
        <w:keepNext/>
        <w:keepLines/>
        <w:rPr>
          <w:i/>
        </w:rPr>
      </w:pPr>
      <w:r w:rsidRPr="00B81031">
        <w:rPr>
          <w:b/>
          <w:bCs/>
          <w:i/>
        </w:rPr>
        <w:t>Comment:</w:t>
      </w:r>
      <w:r>
        <w:rPr>
          <w:i/>
        </w:rPr>
        <w:t xml:space="preserve"> S2-2300882: Merged into S2-2301630.</w:t>
      </w:r>
    </w:p>
    <w:p w14:paraId="6FFA4E92" w14:textId="77777777" w:rsidR="00BB4493" w:rsidRPr="005B25A1" w:rsidRDefault="00BB4493" w:rsidP="00BB4493">
      <w:pPr>
        <w:pStyle w:val="FP"/>
        <w:keepNext/>
        <w:rPr>
          <w:b/>
          <w:bCs/>
          <w:i/>
          <w:iCs/>
          <w:sz w:val="18"/>
          <w:szCs w:val="18"/>
        </w:rPr>
      </w:pPr>
      <w:r w:rsidRPr="005B25A1">
        <w:rPr>
          <w:b/>
          <w:bCs/>
          <w:i/>
          <w:iCs/>
          <w:sz w:val="18"/>
          <w:szCs w:val="18"/>
        </w:rPr>
        <w:t>e-mail discussion:</w:t>
      </w:r>
    </w:p>
    <w:p w14:paraId="70A53331" w14:textId="77777777" w:rsidR="00BB4493" w:rsidRDefault="00BB4493" w:rsidP="00BB4493">
      <w:pPr>
        <w:pStyle w:val="FP"/>
        <w:keepNext/>
        <w:rPr>
          <w:i/>
          <w:iCs/>
          <w:sz w:val="18"/>
          <w:szCs w:val="18"/>
        </w:rPr>
      </w:pPr>
      <w:r w:rsidRPr="005B25A1">
        <w:rPr>
          <w:i/>
          <w:iCs/>
          <w:sz w:val="18"/>
          <w:szCs w:val="18"/>
        </w:rPr>
        <w:t>Sang-Jun (Samsung) comments.</w:t>
      </w:r>
    </w:p>
    <w:p w14:paraId="0CA9DE42" w14:textId="77777777" w:rsidR="00BB4493" w:rsidRDefault="00BB4493" w:rsidP="00BB4493">
      <w:pPr>
        <w:pStyle w:val="FP"/>
        <w:keepNext/>
        <w:rPr>
          <w:i/>
          <w:iCs/>
          <w:sz w:val="18"/>
          <w:szCs w:val="18"/>
        </w:rPr>
      </w:pPr>
      <w:r w:rsidRPr="005B25A1">
        <w:rPr>
          <w:i/>
          <w:iCs/>
          <w:sz w:val="18"/>
          <w:szCs w:val="18"/>
        </w:rPr>
        <w:t>György (Ericsson) proposes to consider this merged into 0205.</w:t>
      </w:r>
    </w:p>
    <w:p w14:paraId="6BC03C67" w14:textId="77777777" w:rsidR="00BB4493" w:rsidRDefault="00BB4493" w:rsidP="00BB4493">
      <w:pPr>
        <w:pStyle w:val="FP"/>
        <w:keepNext/>
        <w:rPr>
          <w:i/>
          <w:iCs/>
          <w:sz w:val="18"/>
          <w:szCs w:val="18"/>
        </w:rPr>
      </w:pPr>
      <w:r w:rsidRPr="005B25A1">
        <w:rPr>
          <w:i/>
          <w:iCs/>
          <w:sz w:val="18"/>
          <w:szCs w:val="18"/>
        </w:rPr>
        <w:t>György (Ericsson) responds.</w:t>
      </w:r>
    </w:p>
    <w:p w14:paraId="48DA1E9F" w14:textId="77777777" w:rsidR="00BB4493" w:rsidRDefault="00BB4493" w:rsidP="00BB4493">
      <w:pPr>
        <w:pStyle w:val="FP"/>
        <w:keepNext/>
        <w:rPr>
          <w:i/>
          <w:iCs/>
          <w:sz w:val="18"/>
          <w:szCs w:val="18"/>
        </w:rPr>
      </w:pPr>
      <w:r w:rsidRPr="005B25A1">
        <w:rPr>
          <w:i/>
          <w:iCs/>
          <w:sz w:val="18"/>
          <w:szCs w:val="18"/>
        </w:rPr>
        <w:t>==== Revisions Deadline ====.</w:t>
      </w:r>
    </w:p>
    <w:p w14:paraId="72D5A67B" w14:textId="77777777" w:rsidR="00BB4493" w:rsidRDefault="00BB4493" w:rsidP="00BB4493">
      <w:pPr>
        <w:pStyle w:val="FP"/>
        <w:keepNext/>
        <w:rPr>
          <w:i/>
          <w:iCs/>
          <w:sz w:val="18"/>
          <w:szCs w:val="18"/>
        </w:rPr>
      </w:pPr>
      <w:r w:rsidRPr="005B25A1">
        <w:rPr>
          <w:i/>
          <w:iCs/>
          <w:sz w:val="18"/>
          <w:szCs w:val="18"/>
        </w:rPr>
        <w:t>==== Final Comments Deadline ====.</w:t>
      </w:r>
    </w:p>
    <w:p w14:paraId="0960AC08" w14:textId="77777777" w:rsidR="00BB4493" w:rsidRPr="005B25A1" w:rsidRDefault="00BB4493" w:rsidP="00BB4493">
      <w:pPr>
        <w:pStyle w:val="FP"/>
        <w:keepNext/>
        <w:rPr>
          <w:i/>
          <w:iCs/>
          <w:sz w:val="18"/>
          <w:szCs w:val="18"/>
        </w:rPr>
      </w:pPr>
    </w:p>
    <w:p w14:paraId="7E390D4F" w14:textId="77777777" w:rsidR="003A7ADE" w:rsidRPr="005B25A1" w:rsidRDefault="003A7ADE" w:rsidP="003A7ADE">
      <w:pPr>
        <w:keepNext/>
        <w:keepLines/>
        <w:rPr>
          <w:b/>
          <w:bCs/>
        </w:rPr>
      </w:pPr>
      <w:r>
        <w:rPr>
          <w:b/>
          <w:bCs/>
        </w:rPr>
        <w:t>CC#4</w:t>
      </w:r>
      <w:r w:rsidRPr="005B25A1">
        <w:rPr>
          <w:b/>
          <w:bCs/>
        </w:rPr>
        <w:t xml:space="preserve"> Discussion:</w:t>
      </w:r>
    </w:p>
    <w:p w14:paraId="6DC07F1D" w14:textId="09700BDB" w:rsidR="003A7ADE" w:rsidRDefault="003A7ADE" w:rsidP="003A7ADE">
      <w:pPr>
        <w:rPr>
          <w:lang w:eastAsia="en-US"/>
        </w:rPr>
      </w:pPr>
      <w:r>
        <w:rPr>
          <w:lang w:eastAsia="en-US"/>
        </w:rPr>
        <w:t>This was merged to</w:t>
      </w:r>
      <w:r w:rsidR="00242303" w:rsidRPr="00242303">
        <w:rPr>
          <w:color w:val="0000FF"/>
          <w:lang w:eastAsia="en-US"/>
        </w:rPr>
        <w:t xml:space="preserve"> </w:t>
      </w:r>
      <w:r w:rsidR="00242303" w:rsidRPr="00BB4493">
        <w:rPr>
          <w:color w:val="0000FF"/>
          <w:lang w:eastAsia="en-US"/>
        </w:rPr>
        <w:t>S2-2301630</w:t>
      </w:r>
      <w:r>
        <w:rPr>
          <w:lang w:eastAsia="en-US"/>
        </w:rPr>
        <w:t>.</w:t>
      </w:r>
    </w:p>
    <w:p w14:paraId="0CD97FA3" w14:textId="77777777" w:rsidR="003A7ADE" w:rsidRDefault="003A7ADE" w:rsidP="003A7ADE">
      <w:pPr>
        <w:rPr>
          <w:lang w:eastAsia="en-US"/>
        </w:rPr>
      </w:pPr>
    </w:p>
    <w:p w14:paraId="31589BE6" w14:textId="77777777" w:rsidR="00BB4493" w:rsidRDefault="00BB4493" w:rsidP="00BB4493">
      <w:pPr>
        <w:pStyle w:val="NormTop"/>
      </w:pPr>
      <w:r>
        <w:rPr>
          <w:color w:val="0000FF"/>
        </w:rPr>
        <w:t>S2-2300205</w:t>
      </w:r>
      <w:r w:rsidRPr="00D53282">
        <w:t xml:space="preserve"> </w:t>
      </w:r>
      <w:r>
        <w:t>(CR) 23.501 CR3844 (Rel-18, 'B'): Support of integration with IETF Deterministic Networking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Include DetNet interworking functionality in the specification.</w:t>
      </w:r>
    </w:p>
    <w:p w14:paraId="66449F74" w14:textId="77777777" w:rsidR="003A7ADE" w:rsidRPr="005B25A1" w:rsidRDefault="003A7ADE" w:rsidP="003A7ADE">
      <w:pPr>
        <w:keepNext/>
        <w:keepLines/>
        <w:rPr>
          <w:b/>
          <w:bCs/>
        </w:rPr>
      </w:pPr>
      <w:r>
        <w:rPr>
          <w:b/>
          <w:bCs/>
        </w:rPr>
        <w:t>CC#4</w:t>
      </w:r>
      <w:r w:rsidRPr="005B25A1">
        <w:rPr>
          <w:b/>
          <w:bCs/>
        </w:rPr>
        <w:t xml:space="preserve"> Discussion:</w:t>
      </w:r>
    </w:p>
    <w:p w14:paraId="71A602B9" w14:textId="77777777" w:rsidR="003A7ADE" w:rsidRPr="00D4555C" w:rsidRDefault="003A7ADE" w:rsidP="003A7ADE">
      <w:r>
        <w:rPr>
          <w:lang w:eastAsia="en-US"/>
        </w:rPr>
        <w:t xml:space="preserve">r07 with an editor's  note should be used for the revision. r07 with an editor's note was agreed and </w:t>
      </w:r>
      <w:r w:rsidRPr="00BB4493">
        <w:rPr>
          <w:color w:val="0000FF"/>
          <w:lang w:eastAsia="en-US"/>
        </w:rPr>
        <w:t>S2-2301630</w:t>
      </w:r>
      <w:r>
        <w:rPr>
          <w:lang w:eastAsia="en-US"/>
        </w:rPr>
        <w:t xml:space="preserve"> was </w:t>
      </w:r>
      <w:r w:rsidRPr="00D4555C">
        <w:rPr>
          <w:color w:val="FF0000"/>
          <w:lang w:eastAsia="en-US"/>
        </w:rPr>
        <w:t>approved</w:t>
      </w:r>
      <w:r>
        <w:t>.</w:t>
      </w:r>
    </w:p>
    <w:p w14:paraId="08C36E65" w14:textId="77777777" w:rsidR="003A7ADE" w:rsidRDefault="003A7ADE" w:rsidP="003A7ADE">
      <w:pPr>
        <w:rPr>
          <w:lang w:eastAsia="en-US"/>
        </w:rPr>
      </w:pPr>
    </w:p>
    <w:p w14:paraId="20BE26D7" w14:textId="77777777" w:rsidR="00BB4493" w:rsidRDefault="00BB4493" w:rsidP="00BB4493">
      <w:pPr>
        <w:pStyle w:val="NormTop"/>
      </w:pPr>
      <w:r>
        <w:rPr>
          <w:color w:val="0000FF"/>
        </w:rPr>
        <w:t>S2-2301104</w:t>
      </w:r>
      <w:r w:rsidRPr="00D53282">
        <w:t xml:space="preserve"> </w:t>
      </w:r>
      <w:r>
        <w:t>(CR) 23.288 CR0677 (Rel-18, 'B'): KI#7 23.288 CR for UE mobility analytics to assist FL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Target of Analytics Reporting for the assistance of Federated Learning Operation Update the Input data for the member selection for the Federated Learning Operation Update the Output Analytics Update the procedures for the the member selection for the Federated Learning Operation.</w:t>
      </w:r>
    </w:p>
    <w:p w14:paraId="4F67F8A4" w14:textId="77777777" w:rsidR="003A7ADE" w:rsidRPr="005B25A1" w:rsidRDefault="003A7ADE" w:rsidP="003A7ADE">
      <w:pPr>
        <w:keepNext/>
        <w:keepLines/>
        <w:rPr>
          <w:b/>
          <w:bCs/>
        </w:rPr>
      </w:pPr>
      <w:r>
        <w:rPr>
          <w:b/>
          <w:bCs/>
        </w:rPr>
        <w:t>CC#4</w:t>
      </w:r>
      <w:r w:rsidRPr="005B25A1">
        <w:rPr>
          <w:b/>
          <w:bCs/>
        </w:rPr>
        <w:t xml:space="preserve"> Discussion:</w:t>
      </w:r>
    </w:p>
    <w:p w14:paraId="62BA8710" w14:textId="7D0C28FA" w:rsidR="003A7ADE" w:rsidRDefault="003A7ADE" w:rsidP="003A7ADE">
      <w:pPr>
        <w:rPr>
          <w:lang w:eastAsia="en-US"/>
        </w:rPr>
      </w:pPr>
      <w:r>
        <w:rPr>
          <w:lang w:eastAsia="en-US"/>
        </w:rPr>
        <w:t>Samsung should be added as a source company</w:t>
      </w:r>
      <w:r w:rsidR="00242303">
        <w:rPr>
          <w:lang w:eastAsia="en-US"/>
        </w:rPr>
        <w:t xml:space="preserve"> in the revision of this, </w:t>
      </w:r>
      <w:r w:rsidR="00242303" w:rsidRPr="00242303">
        <w:rPr>
          <w:color w:val="0000FF"/>
          <w:lang w:eastAsia="en-US"/>
        </w:rPr>
        <w:t>S2-2301588</w:t>
      </w:r>
      <w:r w:rsidR="00242303">
        <w:rPr>
          <w:lang w:eastAsia="en-US"/>
        </w:rPr>
        <w:t>.</w:t>
      </w:r>
    </w:p>
    <w:p w14:paraId="568CFBA6" w14:textId="113A6904" w:rsidR="00242303" w:rsidRPr="00975930" w:rsidRDefault="00242303" w:rsidP="003A7ADE">
      <w:pPr>
        <w:rPr>
          <w:b/>
          <w:bCs/>
          <w:lang w:eastAsia="en-US"/>
        </w:rPr>
      </w:pPr>
      <w:r w:rsidRPr="00975930">
        <w:rPr>
          <w:b/>
          <w:bCs/>
          <w:lang w:eastAsia="en-US"/>
        </w:rPr>
        <w:t xml:space="preserve">Delegates were asked to make </w:t>
      </w:r>
      <w:r w:rsidR="00975930" w:rsidRPr="00975930">
        <w:rPr>
          <w:b/>
          <w:bCs/>
          <w:lang w:eastAsia="en-US"/>
        </w:rPr>
        <w:t xml:space="preserve">necessary editorial </w:t>
      </w:r>
      <w:r w:rsidRPr="00975930">
        <w:rPr>
          <w:b/>
          <w:bCs/>
          <w:lang w:eastAsia="en-US"/>
        </w:rPr>
        <w:t xml:space="preserve">corrections and updates </w:t>
      </w:r>
      <w:r w:rsidR="00975930" w:rsidRPr="00975930">
        <w:rPr>
          <w:b/>
          <w:bCs/>
          <w:lang w:eastAsia="en-US"/>
        </w:rPr>
        <w:t>t</w:t>
      </w:r>
      <w:r w:rsidRPr="00975930">
        <w:rPr>
          <w:b/>
          <w:bCs/>
          <w:lang w:eastAsia="en-US"/>
        </w:rPr>
        <w:t>o Source companies to documents before uploading to the INBOX.</w:t>
      </w:r>
    </w:p>
    <w:p w14:paraId="28DC68B3" w14:textId="77777777" w:rsidR="003A7ADE" w:rsidRDefault="003A7ADE" w:rsidP="003A7ADE">
      <w:pPr>
        <w:rPr>
          <w:lang w:eastAsia="en-US"/>
        </w:rPr>
      </w:pPr>
    </w:p>
    <w:p w14:paraId="6D966AD4" w14:textId="77777777" w:rsidR="00BB4493" w:rsidRDefault="00BB4493" w:rsidP="00BB4493">
      <w:pPr>
        <w:pStyle w:val="NormTop"/>
      </w:pPr>
      <w:r>
        <w:rPr>
          <w:color w:val="0000FF"/>
        </w:rPr>
        <w:t>S2-2300150</w:t>
      </w:r>
      <w:r w:rsidRPr="00D53282">
        <w:t xml:space="preserve"> </w:t>
      </w:r>
      <w:r>
        <w:t>(CR) 23.502 CR3673 (Rel-18, 'B'): AIMLsys: KI#5 Planned Data Transfer with QoS Policy (PDTQ) Negotiation and Activation for future PDU session to support Application AI/ML data transfer (Source: OPPO, Oracle)</w:t>
      </w:r>
      <w:r>
        <w:br/>
      </w:r>
      <w:r w:rsidRPr="00D53282">
        <w:rPr>
          <w:b/>
        </w:rPr>
        <w:t>Document for:</w:t>
      </w:r>
      <w:r w:rsidRPr="00D53282">
        <w:t xml:space="preserve"> </w:t>
      </w:r>
      <w:r>
        <w:t>Approval</w:t>
      </w:r>
      <w:r>
        <w:br/>
      </w:r>
      <w:r w:rsidRPr="00D53282">
        <w:rPr>
          <w:b/>
        </w:rPr>
        <w:t>Abstract:</w:t>
      </w:r>
      <w:r w:rsidRPr="00D53282">
        <w:t xml:space="preserve"> </w:t>
      </w:r>
      <w:r>
        <w:br/>
        <w:t>Summary of change: Enables and extending the NEF and PCF services to support PDTQ data transfer windows negotiation Defines procedures to activate the negotiated PDTQ data transfer window for a group of PDU sessions Defines PDTQ warning notification procedures.</w:t>
      </w:r>
    </w:p>
    <w:p w14:paraId="3FCD5327" w14:textId="77777777" w:rsidR="003A7ADE" w:rsidRPr="005B25A1" w:rsidRDefault="003A7ADE" w:rsidP="003A7ADE">
      <w:pPr>
        <w:keepNext/>
        <w:keepLines/>
        <w:rPr>
          <w:b/>
          <w:bCs/>
        </w:rPr>
      </w:pPr>
      <w:r>
        <w:rPr>
          <w:b/>
          <w:bCs/>
        </w:rPr>
        <w:t>CC#4</w:t>
      </w:r>
      <w:r w:rsidRPr="005B25A1">
        <w:rPr>
          <w:b/>
          <w:bCs/>
        </w:rPr>
        <w:t xml:space="preserve"> Discussion:</w:t>
      </w:r>
    </w:p>
    <w:p w14:paraId="42FBCA2C" w14:textId="77777777" w:rsidR="003A7ADE" w:rsidRPr="00D4555C" w:rsidRDefault="003A7ADE" w:rsidP="003A7ADE">
      <w:r>
        <w:rPr>
          <w:lang w:eastAsia="en-US"/>
        </w:rPr>
        <w:t xml:space="preserve">r07 with change was agreed and revised to </w:t>
      </w:r>
      <w:r w:rsidRPr="00975930">
        <w:rPr>
          <w:color w:val="0000FF"/>
          <w:lang w:eastAsia="en-US"/>
        </w:rPr>
        <w:t>S2-2301582</w:t>
      </w:r>
      <w:r>
        <w:rPr>
          <w:lang w:eastAsia="en-US"/>
        </w:rPr>
        <w:t xml:space="preserve">, which was </w:t>
      </w:r>
      <w:r w:rsidRPr="00D4555C">
        <w:rPr>
          <w:color w:val="FF0000"/>
          <w:lang w:eastAsia="en-US"/>
        </w:rPr>
        <w:t>approved</w:t>
      </w:r>
      <w:r>
        <w:t>.</w:t>
      </w:r>
    </w:p>
    <w:p w14:paraId="5087CD01" w14:textId="77777777" w:rsidR="003A7ADE" w:rsidRDefault="003A7ADE" w:rsidP="003A7ADE">
      <w:pPr>
        <w:rPr>
          <w:lang w:eastAsia="en-US"/>
        </w:rPr>
      </w:pPr>
    </w:p>
    <w:p w14:paraId="0F2C822B" w14:textId="77777777" w:rsidR="00BB4493" w:rsidRDefault="00BB4493" w:rsidP="00BB4493">
      <w:pPr>
        <w:pStyle w:val="NormTop"/>
      </w:pPr>
      <w:r>
        <w:rPr>
          <w:color w:val="0000FF"/>
        </w:rPr>
        <w:t>S2-2300419</w:t>
      </w:r>
      <w:r w:rsidRPr="00D53282">
        <w:t xml:space="preserve"> </w:t>
      </w:r>
      <w:r>
        <w:t>(CR) 23.501 CR3896 (Rel-18, 'B'): Update TS23.501 to reflect conclusion of KI#4 for XRM in TR23.700-60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Clause 3 is updated to include PDU Set definition Clause 5.37 is updated to reflect approach adopted for XRM KI#4 Clause 5.7 is updated to include PDU Set level QoS Clause 5.8 is updated to include PDU Set level user plane handling.</w:t>
      </w:r>
    </w:p>
    <w:p w14:paraId="5570D9CB" w14:textId="77777777" w:rsidR="003A7ADE" w:rsidRPr="005B25A1" w:rsidRDefault="003A7ADE" w:rsidP="003A7ADE">
      <w:pPr>
        <w:keepNext/>
        <w:keepLines/>
        <w:rPr>
          <w:b/>
          <w:bCs/>
        </w:rPr>
      </w:pPr>
      <w:r>
        <w:rPr>
          <w:b/>
          <w:bCs/>
        </w:rPr>
        <w:t>CC#4</w:t>
      </w:r>
      <w:r w:rsidRPr="005B25A1">
        <w:rPr>
          <w:b/>
          <w:bCs/>
        </w:rPr>
        <w:t xml:space="preserve"> Discussion:</w:t>
      </w:r>
    </w:p>
    <w:p w14:paraId="656032DC" w14:textId="77777777" w:rsidR="003A7ADE" w:rsidRPr="003A7ADE" w:rsidRDefault="003A7ADE" w:rsidP="003A7ADE">
      <w:pPr>
        <w:rPr>
          <w:color w:val="0000FF"/>
          <w:lang w:eastAsia="en-US"/>
        </w:rPr>
      </w:pPr>
      <w:r w:rsidRPr="003A7ADE">
        <w:rPr>
          <w:color w:val="0000FF"/>
          <w:lang w:eastAsia="en-US"/>
        </w:rPr>
        <w:t xml:space="preserve">Vodafone asked that the following </w:t>
      </w:r>
      <w:r>
        <w:rPr>
          <w:color w:val="0000FF"/>
          <w:lang w:eastAsia="en-US"/>
        </w:rPr>
        <w:t>is</w:t>
      </w:r>
      <w:r w:rsidRPr="003A7ADE">
        <w:rPr>
          <w:color w:val="0000FF"/>
          <w:lang w:eastAsia="en-US"/>
        </w:rPr>
        <w:t xml:space="preserve"> included in these notes:</w:t>
      </w:r>
    </w:p>
    <w:p w14:paraId="368C1443" w14:textId="3C7712A4" w:rsidR="003A7ADE" w:rsidRPr="003A7ADE" w:rsidRDefault="003A7ADE" w:rsidP="003A7ADE">
      <w:pPr>
        <w:rPr>
          <w:b/>
          <w:bCs/>
          <w:i/>
          <w:iCs/>
          <w:color w:val="0000FF"/>
          <w:lang w:eastAsia="en-US"/>
        </w:rPr>
      </w:pPr>
      <w:r>
        <w:rPr>
          <w:b/>
          <w:bCs/>
          <w:i/>
          <w:iCs/>
          <w:color w:val="0000FF"/>
          <w:lang w:eastAsia="en-US"/>
        </w:rPr>
        <w:tab/>
      </w:r>
      <w:r w:rsidR="0015562E">
        <w:rPr>
          <w:b/>
          <w:bCs/>
          <w:i/>
          <w:iCs/>
          <w:color w:val="0000FF"/>
          <w:lang w:eastAsia="en-US"/>
        </w:rPr>
        <w:t>'The meeting accepted that non-homogeneous RAN support (of PDU-sets) shall be supported.'</w:t>
      </w:r>
    </w:p>
    <w:p w14:paraId="36F22F39" w14:textId="77777777" w:rsidR="003A7ADE" w:rsidRPr="003A7ADE" w:rsidRDefault="003A7ADE" w:rsidP="003A7ADE">
      <w:r>
        <w:rPr>
          <w:lang w:eastAsia="en-US"/>
        </w:rPr>
        <w:t xml:space="preserve">Ericsson asked to remove the editor's note. Interdigital commented that it could be removed, but the issue needs to be addressed at the next meeting. r21 with the editor's note removed was agreed and revised in </w:t>
      </w:r>
      <w:r w:rsidRPr="003A7ADE">
        <w:rPr>
          <w:color w:val="0000FF"/>
          <w:lang w:eastAsia="en-US"/>
        </w:rPr>
        <w:t>S2-2301379</w:t>
      </w:r>
      <w:r>
        <w:rPr>
          <w:lang w:eastAsia="en-US"/>
        </w:rPr>
        <w:t xml:space="preserve">, which was </w:t>
      </w:r>
      <w:r w:rsidRPr="003A7ADE">
        <w:rPr>
          <w:color w:val="FF0000"/>
          <w:lang w:eastAsia="en-US"/>
        </w:rPr>
        <w:t>approved</w:t>
      </w:r>
      <w:r>
        <w:t>.</w:t>
      </w:r>
    </w:p>
    <w:p w14:paraId="23F1882C" w14:textId="03A2E343" w:rsidR="003830F9" w:rsidRDefault="003830F9" w:rsidP="003830F9">
      <w:pPr>
        <w:rPr>
          <w:lang w:eastAsia="en-US"/>
        </w:rPr>
      </w:pPr>
    </w:p>
    <w:p w14:paraId="2FB44B00" w14:textId="77777777" w:rsidR="00BB4493" w:rsidRDefault="00BB4493" w:rsidP="00BB4493">
      <w:pPr>
        <w:pStyle w:val="NormTop"/>
      </w:pPr>
      <w:r>
        <w:rPr>
          <w:color w:val="0000FF"/>
        </w:rPr>
        <w:t>S2-2300189</w:t>
      </w:r>
      <w:r w:rsidRPr="00D53282">
        <w:t xml:space="preserve"> </w:t>
      </w:r>
      <w:r>
        <w:t>(CR) 23.503 CR0802 (Rel-17, 'A'): PDU Session Type Selection in the URSP Rule (Source: Ericsson)</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When provided, set the PDU Session type mandatory not only for Ethernet and Unstructured PDU Session Type, but also for IPv4, IPv6, IPv4v6. This is to align with TS 24.526.</w:t>
      </w:r>
    </w:p>
    <w:p w14:paraId="47C9DC40" w14:textId="77777777" w:rsidR="003A7ADE" w:rsidRPr="005B25A1" w:rsidRDefault="003A7ADE" w:rsidP="003A7ADE">
      <w:pPr>
        <w:keepNext/>
        <w:keepLines/>
        <w:rPr>
          <w:b/>
          <w:bCs/>
        </w:rPr>
      </w:pPr>
      <w:r>
        <w:rPr>
          <w:b/>
          <w:bCs/>
        </w:rPr>
        <w:t>CC#4</w:t>
      </w:r>
      <w:r w:rsidRPr="005B25A1">
        <w:rPr>
          <w:b/>
          <w:bCs/>
        </w:rPr>
        <w:t xml:space="preserve"> Discussion:</w:t>
      </w:r>
    </w:p>
    <w:p w14:paraId="134596D2" w14:textId="017961CD" w:rsidR="003A7ADE" w:rsidRDefault="003A7ADE" w:rsidP="003830F9">
      <w:pPr>
        <w:rPr>
          <w:lang w:eastAsia="en-US"/>
        </w:rPr>
      </w:pPr>
      <w:r>
        <w:rPr>
          <w:lang w:eastAsia="en-US"/>
        </w:rPr>
        <w:t xml:space="preserve">Ericsson commented that the note in r02 needed re-phrasing. r02 with a modified note was agreed and revised to </w:t>
      </w:r>
      <w:r w:rsidRPr="003A7ADE">
        <w:rPr>
          <w:color w:val="0000FF"/>
          <w:lang w:eastAsia="en-US"/>
        </w:rPr>
        <w:t>S2-2301970</w:t>
      </w:r>
      <w:r>
        <w:rPr>
          <w:lang w:eastAsia="en-US"/>
        </w:rPr>
        <w:t xml:space="preserve">, which was </w:t>
      </w:r>
      <w:r w:rsidRPr="003A7ADE">
        <w:rPr>
          <w:color w:val="FF0000"/>
          <w:lang w:eastAsia="en-US"/>
        </w:rPr>
        <w:t>approved</w:t>
      </w:r>
      <w:r>
        <w:rPr>
          <w:lang w:eastAsia="en-US"/>
        </w:rPr>
        <w:t>.</w:t>
      </w:r>
    </w:p>
    <w:p w14:paraId="773470A0" w14:textId="31D1AC6D" w:rsidR="003A7ADE" w:rsidRDefault="003A7ADE" w:rsidP="003830F9">
      <w:pPr>
        <w:rPr>
          <w:lang w:eastAsia="en-US"/>
        </w:rPr>
      </w:pPr>
    </w:p>
    <w:p w14:paraId="08A2F948" w14:textId="77777777" w:rsidR="00BB4493" w:rsidRDefault="00BB4493" w:rsidP="00BB4493">
      <w:pPr>
        <w:pStyle w:val="NormTop"/>
      </w:pPr>
      <w:r>
        <w:rPr>
          <w:color w:val="0000FF"/>
        </w:rPr>
        <w:t>S2-2300948</w:t>
      </w:r>
      <w:r w:rsidRPr="00D53282">
        <w:t xml:space="preserve"> </w:t>
      </w:r>
      <w:r>
        <w:t>(CR) 23.700-25 CR0007 (Rel-18, 'C'): KI3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For editor s note: Editor's note: How to enable an AF to request ASTI service if there is also an ASTI subscription in the Access and Mobility Subscription data is FFS. The Editor s Note is to clarify that if there is 'Access Stratum Time Synchronization Service Authorization' in the 'Access and Mobility Subscription data', the 'AF request Authorization' for ASTI based in the 'Time Synchronization Subscription data' should not be set to 'not allowed'. The AF-requested ASTI service should be fulfilled if it is agreed as per SLA. This proposal aligns with the conclusion part in key issue 1. Therefore, it is assumed that the UDM subscription does not preclude AF requested time sync service, in terms of Uu time synchronization error budget, coverage area, periods of Start and stop times defining active times of Access Stratum Time Synchronization Service that is agreed as per SLA. In addition, If there is an SLA between operator and AF, AF can provision a list of UE(s) to receive the time synchronization service. For those UE(s), it is assumed that in the Time Synchronization Subscription data, the bullet 'allowed' or 'not allowed' for ASTI based time synchronization services (per UE identity) should always be set to 'allowed'. Based on this, the Note below is removed and two new Notes for proceeding the agreed SLA service are added .</w:t>
      </w:r>
    </w:p>
    <w:p w14:paraId="6F41F3D4" w14:textId="77777777" w:rsidR="00BB4493" w:rsidRPr="00B81031" w:rsidRDefault="00BB4493" w:rsidP="00BB4493">
      <w:pPr>
        <w:keepNext/>
        <w:keepLines/>
        <w:rPr>
          <w:i/>
        </w:rPr>
      </w:pPr>
      <w:r w:rsidRPr="00B81031">
        <w:rPr>
          <w:b/>
          <w:bCs/>
          <w:i/>
        </w:rPr>
        <w:t>Comment:</w:t>
      </w:r>
      <w:r>
        <w:rPr>
          <w:i/>
        </w:rPr>
        <w:t xml:space="preserve"> S2-2300948: Noted.</w:t>
      </w:r>
    </w:p>
    <w:p w14:paraId="50340074" w14:textId="77777777" w:rsidR="00BB4493" w:rsidRPr="005B25A1" w:rsidRDefault="00BB4493" w:rsidP="00BB4493">
      <w:pPr>
        <w:pStyle w:val="FP"/>
        <w:keepNext/>
        <w:rPr>
          <w:b/>
          <w:bCs/>
          <w:i/>
          <w:iCs/>
          <w:sz w:val="18"/>
          <w:szCs w:val="18"/>
        </w:rPr>
      </w:pPr>
      <w:r w:rsidRPr="005B25A1">
        <w:rPr>
          <w:b/>
          <w:bCs/>
          <w:i/>
          <w:iCs/>
          <w:sz w:val="18"/>
          <w:szCs w:val="18"/>
        </w:rPr>
        <w:t>e-mail discussion:</w:t>
      </w:r>
    </w:p>
    <w:p w14:paraId="76024677" w14:textId="77777777" w:rsidR="00BB4493" w:rsidRDefault="00BB4493" w:rsidP="00BB4493">
      <w:pPr>
        <w:pStyle w:val="FP"/>
        <w:keepNext/>
        <w:rPr>
          <w:i/>
          <w:iCs/>
          <w:sz w:val="18"/>
          <w:szCs w:val="18"/>
        </w:rPr>
      </w:pPr>
      <w:r w:rsidRPr="005B25A1">
        <w:rPr>
          <w:i/>
          <w:iCs/>
          <w:sz w:val="18"/>
          <w:szCs w:val="18"/>
        </w:rPr>
        <w:t>Sang-Jun (Samsung) supports the CR and provides r01 with a small correction and Samsung co-sign.</w:t>
      </w:r>
    </w:p>
    <w:p w14:paraId="50564BC0" w14:textId="77777777" w:rsidR="00BB4493" w:rsidRDefault="00BB4493" w:rsidP="00BB4493">
      <w:pPr>
        <w:pStyle w:val="FP"/>
        <w:keepNext/>
        <w:rPr>
          <w:i/>
          <w:iCs/>
          <w:sz w:val="18"/>
          <w:szCs w:val="18"/>
        </w:rPr>
      </w:pPr>
      <w:r w:rsidRPr="005B25A1">
        <w:rPr>
          <w:i/>
          <w:iCs/>
          <w:sz w:val="18"/>
          <w:szCs w:val="18"/>
        </w:rPr>
        <w:t>zhendong (ZTE) provides comments.</w:t>
      </w:r>
    </w:p>
    <w:p w14:paraId="19A4DCCB" w14:textId="77777777" w:rsidR="00BB4493" w:rsidRDefault="00BB4493" w:rsidP="00BB4493">
      <w:pPr>
        <w:pStyle w:val="FP"/>
        <w:keepNext/>
        <w:rPr>
          <w:i/>
          <w:iCs/>
          <w:sz w:val="18"/>
          <w:szCs w:val="18"/>
        </w:rPr>
      </w:pPr>
      <w:r w:rsidRPr="005B25A1">
        <w:rPr>
          <w:i/>
          <w:iCs/>
          <w:sz w:val="18"/>
          <w:szCs w:val="18"/>
        </w:rPr>
        <w:t>Runze (Huawei) replies to zhendong (ZTE).</w:t>
      </w:r>
    </w:p>
    <w:p w14:paraId="64B71BA1" w14:textId="77777777" w:rsidR="00BB4493" w:rsidRDefault="00BB4493" w:rsidP="00BB4493">
      <w:pPr>
        <w:pStyle w:val="FP"/>
        <w:keepNext/>
        <w:rPr>
          <w:i/>
          <w:iCs/>
          <w:sz w:val="18"/>
          <w:szCs w:val="18"/>
        </w:rPr>
      </w:pPr>
      <w:r w:rsidRPr="005B25A1">
        <w:rPr>
          <w:i/>
          <w:iCs/>
          <w:sz w:val="18"/>
          <w:szCs w:val="18"/>
        </w:rPr>
        <w:t>Sebastian (Qualcomm) asks questions.</w:t>
      </w:r>
    </w:p>
    <w:p w14:paraId="5FABDF0E" w14:textId="77777777" w:rsidR="00BB4493" w:rsidRDefault="00BB4493" w:rsidP="00BB4493">
      <w:pPr>
        <w:pStyle w:val="FP"/>
        <w:keepNext/>
        <w:rPr>
          <w:i/>
          <w:iCs/>
          <w:sz w:val="18"/>
          <w:szCs w:val="18"/>
        </w:rPr>
      </w:pPr>
      <w:r w:rsidRPr="005B25A1">
        <w:rPr>
          <w:i/>
          <w:iCs/>
          <w:sz w:val="18"/>
          <w:szCs w:val="18"/>
        </w:rPr>
        <w:t>zhendong (ZTE) share the view with qualcomm and provides comments.</w:t>
      </w:r>
    </w:p>
    <w:p w14:paraId="5F9907AE" w14:textId="77777777" w:rsidR="00BB4493" w:rsidRDefault="00BB4493" w:rsidP="00BB4493">
      <w:pPr>
        <w:pStyle w:val="FP"/>
        <w:keepNext/>
        <w:rPr>
          <w:i/>
          <w:iCs/>
          <w:sz w:val="18"/>
          <w:szCs w:val="18"/>
        </w:rPr>
      </w:pPr>
      <w:r w:rsidRPr="005B25A1">
        <w:rPr>
          <w:i/>
          <w:iCs/>
          <w:sz w:val="18"/>
          <w:szCs w:val="18"/>
        </w:rPr>
        <w:t>zhendong (ZTE) provides r02.</w:t>
      </w:r>
    </w:p>
    <w:p w14:paraId="0CC8981F" w14:textId="77777777" w:rsidR="00BB4493" w:rsidRDefault="00BB4493" w:rsidP="00BB4493">
      <w:pPr>
        <w:pStyle w:val="FP"/>
        <w:keepNext/>
        <w:rPr>
          <w:i/>
          <w:iCs/>
          <w:sz w:val="18"/>
          <w:szCs w:val="18"/>
        </w:rPr>
      </w:pPr>
      <w:r w:rsidRPr="005B25A1">
        <w:rPr>
          <w:i/>
          <w:iCs/>
          <w:sz w:val="18"/>
          <w:szCs w:val="18"/>
        </w:rPr>
        <w:t>==== Revisions Deadline ====.</w:t>
      </w:r>
    </w:p>
    <w:p w14:paraId="0680A50C" w14:textId="77777777" w:rsidR="00BB4493" w:rsidRDefault="00BB4493" w:rsidP="00BB4493">
      <w:pPr>
        <w:pStyle w:val="FP"/>
        <w:keepNext/>
        <w:rPr>
          <w:i/>
          <w:iCs/>
          <w:sz w:val="18"/>
          <w:szCs w:val="18"/>
        </w:rPr>
      </w:pPr>
      <w:r w:rsidRPr="005B25A1">
        <w:rPr>
          <w:i/>
          <w:iCs/>
          <w:sz w:val="18"/>
          <w:szCs w:val="18"/>
        </w:rPr>
        <w:t>Runze (Huawei) is ok with r02.</w:t>
      </w:r>
    </w:p>
    <w:p w14:paraId="1048714A" w14:textId="77777777" w:rsidR="00BB4493" w:rsidRDefault="00BB4493" w:rsidP="00BB4493">
      <w:pPr>
        <w:pStyle w:val="FP"/>
        <w:keepNext/>
        <w:rPr>
          <w:i/>
          <w:iCs/>
          <w:sz w:val="18"/>
          <w:szCs w:val="18"/>
        </w:rPr>
      </w:pPr>
      <w:r w:rsidRPr="005B25A1">
        <w:rPr>
          <w:i/>
          <w:iCs/>
          <w:sz w:val="18"/>
          <w:szCs w:val="18"/>
        </w:rPr>
        <w:t>Sang-Jun (Samsung) can live with r02.</w:t>
      </w:r>
    </w:p>
    <w:p w14:paraId="462ED2A3" w14:textId="77777777" w:rsidR="00BB4493" w:rsidRDefault="00BB4493" w:rsidP="00BB4493">
      <w:pPr>
        <w:pStyle w:val="FP"/>
        <w:keepNext/>
        <w:rPr>
          <w:i/>
          <w:iCs/>
          <w:sz w:val="18"/>
          <w:szCs w:val="18"/>
        </w:rPr>
      </w:pPr>
      <w:r w:rsidRPr="005B25A1">
        <w:rPr>
          <w:i/>
          <w:iCs/>
          <w:sz w:val="18"/>
          <w:szCs w:val="18"/>
        </w:rPr>
        <w:t>Devaki (Nokia) prefers r02 as it is aligned with working assumption from SA2#154 (and objects to other versions).</w:t>
      </w:r>
    </w:p>
    <w:p w14:paraId="0D539E3F" w14:textId="77777777" w:rsidR="00BB4493" w:rsidRDefault="00BB4493" w:rsidP="00BB4493">
      <w:pPr>
        <w:pStyle w:val="FP"/>
        <w:keepNext/>
        <w:rPr>
          <w:i/>
          <w:iCs/>
          <w:sz w:val="18"/>
          <w:szCs w:val="18"/>
        </w:rPr>
      </w:pPr>
      <w:r w:rsidRPr="005B25A1">
        <w:rPr>
          <w:i/>
          <w:iCs/>
          <w:sz w:val="18"/>
          <w:szCs w:val="18"/>
        </w:rPr>
        <w:t>Jari (NTT DOCOMO) Objects all revisions and r00.</w:t>
      </w:r>
    </w:p>
    <w:p w14:paraId="5BEA80FF" w14:textId="77777777" w:rsidR="00BB4493" w:rsidRDefault="00BB4493" w:rsidP="00BB4493">
      <w:pPr>
        <w:pStyle w:val="FP"/>
        <w:keepNext/>
        <w:rPr>
          <w:i/>
          <w:iCs/>
          <w:sz w:val="18"/>
          <w:szCs w:val="18"/>
        </w:rPr>
      </w:pPr>
      <w:r w:rsidRPr="005B25A1">
        <w:rPr>
          <w:i/>
          <w:iCs/>
          <w:sz w:val="18"/>
          <w:szCs w:val="18"/>
        </w:rPr>
        <w:t>zhendong (ZTE) provides two options.</w:t>
      </w:r>
    </w:p>
    <w:p w14:paraId="4E63939F" w14:textId="77777777" w:rsidR="00BB4493" w:rsidRDefault="00BB4493" w:rsidP="00BB4493">
      <w:pPr>
        <w:pStyle w:val="FP"/>
        <w:keepNext/>
        <w:rPr>
          <w:i/>
          <w:iCs/>
          <w:sz w:val="18"/>
          <w:szCs w:val="18"/>
        </w:rPr>
      </w:pPr>
      <w:r w:rsidRPr="005B25A1">
        <w:rPr>
          <w:i/>
          <w:iCs/>
          <w:sz w:val="18"/>
          <w:szCs w:val="18"/>
        </w:rPr>
        <w:t>Jari (NTT DOCOMO) provides r03 for CC.</w:t>
      </w:r>
    </w:p>
    <w:p w14:paraId="5D23248F" w14:textId="77777777" w:rsidR="00BB4493" w:rsidRDefault="00BB4493" w:rsidP="00BB4493">
      <w:pPr>
        <w:pStyle w:val="FP"/>
        <w:keepNext/>
        <w:rPr>
          <w:i/>
          <w:iCs/>
          <w:sz w:val="18"/>
          <w:szCs w:val="18"/>
        </w:rPr>
      </w:pPr>
      <w:r w:rsidRPr="005B25A1">
        <w:rPr>
          <w:i/>
          <w:iCs/>
          <w:sz w:val="18"/>
          <w:szCs w:val="18"/>
        </w:rPr>
        <w:t>zhendong (ZTE) provides response.</w:t>
      </w:r>
    </w:p>
    <w:p w14:paraId="283E6E13" w14:textId="77777777" w:rsidR="00BB4493" w:rsidRDefault="00BB4493" w:rsidP="00BB4493">
      <w:pPr>
        <w:pStyle w:val="FP"/>
        <w:keepNext/>
        <w:rPr>
          <w:i/>
          <w:iCs/>
          <w:sz w:val="18"/>
          <w:szCs w:val="18"/>
        </w:rPr>
      </w:pPr>
      <w:r w:rsidRPr="005B25A1">
        <w:rPr>
          <w:i/>
          <w:iCs/>
          <w:sz w:val="18"/>
          <w:szCs w:val="18"/>
        </w:rPr>
        <w:t>Jari (NTT DOCOMO) responds.</w:t>
      </w:r>
    </w:p>
    <w:p w14:paraId="7E11867F" w14:textId="77777777" w:rsidR="00BB4493" w:rsidRDefault="00BB4493" w:rsidP="00BB4493">
      <w:pPr>
        <w:pStyle w:val="FP"/>
        <w:keepNext/>
        <w:rPr>
          <w:i/>
          <w:iCs/>
          <w:sz w:val="18"/>
          <w:szCs w:val="18"/>
        </w:rPr>
      </w:pPr>
      <w:r w:rsidRPr="005B25A1">
        <w:rPr>
          <w:i/>
          <w:iCs/>
          <w:sz w:val="18"/>
          <w:szCs w:val="18"/>
        </w:rPr>
        <w:t>Sebastian (Qualcomm) objects to all versions; can be ok with r02 if all occurrences of 'AMF' in the new text are replaced by 'TSCTSF' and if this sentence 'If the parameters in the AF request exceeds the parameters in subscription, the AMF use the parameters in the subscription. ' is replaced by 'If the parameters in the AF request exceeds the parameters in subscription, the TSCTSF rejects the request. '.</w:t>
      </w:r>
    </w:p>
    <w:p w14:paraId="0161ADCD" w14:textId="77777777" w:rsidR="00BB4493" w:rsidRDefault="00BB4493" w:rsidP="00BB4493">
      <w:pPr>
        <w:pStyle w:val="FP"/>
        <w:keepNext/>
        <w:rPr>
          <w:i/>
          <w:iCs/>
          <w:sz w:val="18"/>
          <w:szCs w:val="18"/>
        </w:rPr>
      </w:pPr>
      <w:r w:rsidRPr="005B25A1">
        <w:rPr>
          <w:i/>
          <w:iCs/>
          <w:sz w:val="18"/>
          <w:szCs w:val="18"/>
        </w:rPr>
        <w:t>Shabnam (Ericsson) provides comments objects too all revisions and original, to update to this KI as we only had KI#1 and 6 open and don't see why we are changing KI#3 conclusion now? We prefer to take discussion in normative work.</w:t>
      </w:r>
    </w:p>
    <w:p w14:paraId="1B554819" w14:textId="77777777" w:rsidR="00BB4493" w:rsidRDefault="00BB4493" w:rsidP="00BB4493">
      <w:pPr>
        <w:pStyle w:val="FP"/>
        <w:keepNext/>
        <w:rPr>
          <w:i/>
          <w:iCs/>
          <w:sz w:val="18"/>
          <w:szCs w:val="18"/>
        </w:rPr>
      </w:pPr>
      <w:r w:rsidRPr="005B25A1">
        <w:rPr>
          <w:i/>
          <w:iCs/>
          <w:sz w:val="18"/>
          <w:szCs w:val="18"/>
        </w:rPr>
        <w:t>==== Final Comments Deadline ====.</w:t>
      </w:r>
    </w:p>
    <w:p w14:paraId="31BBAA85" w14:textId="77777777" w:rsidR="00BB4493" w:rsidRDefault="00BB4493" w:rsidP="00BB4493">
      <w:pPr>
        <w:pStyle w:val="FP"/>
        <w:keepNext/>
        <w:rPr>
          <w:i/>
          <w:iCs/>
          <w:sz w:val="18"/>
          <w:szCs w:val="18"/>
        </w:rPr>
      </w:pPr>
      <w:r w:rsidRPr="005B25A1">
        <w:rPr>
          <w:i/>
          <w:iCs/>
          <w:sz w:val="18"/>
          <w:szCs w:val="18"/>
        </w:rPr>
        <w:t>Runze (Huawei) provides r04, using Sebastian's proposal, and propose it for CC#4.</w:t>
      </w:r>
    </w:p>
    <w:p w14:paraId="07898194" w14:textId="77777777" w:rsidR="00BB4493" w:rsidRPr="005B25A1" w:rsidRDefault="00BB4493" w:rsidP="00BB4493">
      <w:pPr>
        <w:pStyle w:val="FP"/>
        <w:keepNext/>
        <w:rPr>
          <w:i/>
          <w:iCs/>
          <w:sz w:val="18"/>
          <w:szCs w:val="18"/>
        </w:rPr>
      </w:pPr>
    </w:p>
    <w:p w14:paraId="39EE7388" w14:textId="77777777" w:rsidR="00EA6137" w:rsidRPr="005B25A1" w:rsidRDefault="00EA6137" w:rsidP="00EA6137">
      <w:pPr>
        <w:keepNext/>
        <w:keepLines/>
        <w:rPr>
          <w:b/>
          <w:bCs/>
        </w:rPr>
      </w:pPr>
      <w:r>
        <w:rPr>
          <w:b/>
          <w:bCs/>
        </w:rPr>
        <w:t>CC#4</w:t>
      </w:r>
      <w:r w:rsidRPr="005B25A1">
        <w:rPr>
          <w:b/>
          <w:bCs/>
        </w:rPr>
        <w:t xml:space="preserve"> Discussion:</w:t>
      </w:r>
    </w:p>
    <w:p w14:paraId="53D0A6A4" w14:textId="294D0D4A" w:rsidR="003A7ADE" w:rsidRDefault="00EA6137" w:rsidP="003830F9">
      <w:pPr>
        <w:rPr>
          <w:lang w:eastAsia="en-US"/>
        </w:rPr>
      </w:pPr>
      <w:r>
        <w:rPr>
          <w:lang w:eastAsia="en-US"/>
        </w:rPr>
        <w:t xml:space="preserve">Huawei proposed r02 with corrections. Ericsson commented that this had time for consideration. This remained </w:t>
      </w:r>
      <w:r w:rsidRPr="00EA6137">
        <w:rPr>
          <w:color w:val="0000FF"/>
          <w:lang w:eastAsia="en-US"/>
        </w:rPr>
        <w:t>noted</w:t>
      </w:r>
      <w:r>
        <w:rPr>
          <w:lang w:eastAsia="en-US"/>
        </w:rPr>
        <w:t>.</w:t>
      </w:r>
    </w:p>
    <w:p w14:paraId="3A325ECF" w14:textId="0C039DBD" w:rsidR="003A7ADE" w:rsidRDefault="003A7ADE" w:rsidP="003830F9">
      <w:pPr>
        <w:rPr>
          <w:lang w:eastAsia="en-US"/>
        </w:rPr>
      </w:pPr>
    </w:p>
    <w:p w14:paraId="18A6EA81" w14:textId="6BF94AB0" w:rsidR="00EA6137" w:rsidRDefault="00161C47" w:rsidP="00161C47">
      <w:pPr>
        <w:pStyle w:val="Heading1"/>
      </w:pPr>
      <w:r>
        <w:t>3</w:t>
      </w:r>
      <w:r>
        <w:tab/>
        <w:t>Work Planning</w:t>
      </w:r>
    </w:p>
    <w:p w14:paraId="25C34958" w14:textId="77777777" w:rsidR="00BB4493" w:rsidRDefault="00BB4493" w:rsidP="00BB4493">
      <w:pPr>
        <w:pStyle w:val="NormTop"/>
      </w:pPr>
      <w:r>
        <w:rPr>
          <w:color w:val="0000FF"/>
        </w:rPr>
        <w:t>S2-2300381</w:t>
      </w:r>
      <w:r w:rsidRPr="00D53282">
        <w:t xml:space="preserve"> </w:t>
      </w:r>
      <w:r>
        <w:t>(WORK PLAN) SA WG2 Work Planning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 Work Planning details with TU allocation per meeting.</w:t>
      </w:r>
    </w:p>
    <w:p w14:paraId="3E8ADF1A" w14:textId="77777777" w:rsidR="00862740" w:rsidRPr="005B25A1" w:rsidRDefault="00862740" w:rsidP="00862740">
      <w:pPr>
        <w:keepNext/>
        <w:keepLines/>
        <w:rPr>
          <w:b/>
          <w:bCs/>
        </w:rPr>
      </w:pPr>
      <w:r>
        <w:rPr>
          <w:b/>
          <w:bCs/>
        </w:rPr>
        <w:t>CC#4</w:t>
      </w:r>
      <w:r w:rsidRPr="005B25A1">
        <w:rPr>
          <w:b/>
          <w:bCs/>
        </w:rPr>
        <w:t xml:space="preserve"> Discussion:</w:t>
      </w:r>
    </w:p>
    <w:p w14:paraId="65F2984A" w14:textId="193990A6" w:rsidR="00EA6137" w:rsidRDefault="00161C47" w:rsidP="003830F9">
      <w:pPr>
        <w:rPr>
          <w:lang w:eastAsia="en-US"/>
        </w:rPr>
      </w:pPr>
      <w:r>
        <w:rPr>
          <w:lang w:eastAsia="en-US"/>
        </w:rPr>
        <w:t>The completion of SIDs was updated in r</w:t>
      </w:r>
      <w:r w:rsidR="00862740">
        <w:rPr>
          <w:lang w:eastAsia="en-US"/>
        </w:rPr>
        <w:t>0</w:t>
      </w:r>
      <w:r>
        <w:rPr>
          <w:lang w:eastAsia="en-US"/>
        </w:rPr>
        <w:t>4.</w:t>
      </w:r>
      <w:r w:rsidR="00862740">
        <w:rPr>
          <w:lang w:eastAsia="en-US"/>
        </w:rPr>
        <w:t xml:space="preserve"> All SIDs were now at 100% except for FS_PIN, which was set to 95%. </w:t>
      </w:r>
    </w:p>
    <w:p w14:paraId="2C8BACEF" w14:textId="4D455437" w:rsidR="00A02530" w:rsidRPr="00A02530" w:rsidRDefault="00A02530" w:rsidP="00A02530">
      <w:r>
        <w:rPr>
          <w:lang w:eastAsia="en-US"/>
        </w:rPr>
        <w:t xml:space="preserve">The output work planning sheet was provided in </w:t>
      </w:r>
      <w:r w:rsidRPr="00975930">
        <w:rPr>
          <w:color w:val="0000FF"/>
          <w:lang w:eastAsia="en-US"/>
        </w:rPr>
        <w:t>S2-2301447</w:t>
      </w:r>
      <w:r>
        <w:rPr>
          <w:lang w:eastAsia="en-US"/>
        </w:rPr>
        <w:t xml:space="preserve">. </w:t>
      </w:r>
      <w:r w:rsidRPr="00A02530">
        <w:rPr>
          <w:b/>
          <w:bCs/>
          <w:lang w:eastAsia="en-US"/>
        </w:rPr>
        <w:t xml:space="preserve">February TUs were </w:t>
      </w:r>
      <w:r w:rsidRPr="00A02530">
        <w:rPr>
          <w:b/>
          <w:bCs/>
          <w:color w:val="FF0000"/>
          <w:lang w:eastAsia="en-US"/>
        </w:rPr>
        <w:t>endorsed</w:t>
      </w:r>
      <w:r w:rsidRPr="00A02530">
        <w:rPr>
          <w:b/>
          <w:bCs/>
          <w:lang w:eastAsia="en-US"/>
        </w:rPr>
        <w:t>.</w:t>
      </w:r>
      <w:r>
        <w:rPr>
          <w:lang w:eastAsia="en-US"/>
        </w:rPr>
        <w:t xml:space="preserve"> </w:t>
      </w:r>
      <w:r w:rsidRPr="00A02530">
        <w:rPr>
          <w:b/>
          <w:bCs/>
          <w:lang w:eastAsia="en-US"/>
        </w:rPr>
        <w:t>April and May TUs will be further revised based on progress at the February meeting.</w:t>
      </w:r>
      <w:r>
        <w:t xml:space="preserve"> </w:t>
      </w:r>
      <w:r w:rsidR="00B176E2">
        <w:t xml:space="preserve">This Work Planning sheet was then </w:t>
      </w:r>
      <w:r w:rsidR="00B176E2" w:rsidRPr="00B176E2">
        <w:rPr>
          <w:color w:val="FF0000"/>
        </w:rPr>
        <w:t>endorsed</w:t>
      </w:r>
      <w:r w:rsidR="00B176E2">
        <w:t>.</w:t>
      </w:r>
    </w:p>
    <w:p w14:paraId="521532E5" w14:textId="77777777" w:rsidR="00862740" w:rsidRDefault="00862740" w:rsidP="003830F9">
      <w:pPr>
        <w:rPr>
          <w:lang w:eastAsia="en-US"/>
        </w:rPr>
      </w:pPr>
    </w:p>
    <w:p w14:paraId="61A9543B" w14:textId="34332748" w:rsidR="00984CE0" w:rsidRDefault="007263A8" w:rsidP="00620DF5">
      <w:pPr>
        <w:pStyle w:val="Heading1"/>
      </w:pPr>
      <w:r>
        <w:t>4</w:t>
      </w:r>
      <w:r w:rsidR="00984CE0">
        <w:tab/>
        <w:t>AoB</w:t>
      </w:r>
    </w:p>
    <w:p w14:paraId="3F4A962F" w14:textId="32CA430B" w:rsidR="007263A8" w:rsidRPr="007263A8" w:rsidRDefault="007263A8" w:rsidP="007263A8">
      <w:pPr>
        <w:rPr>
          <w:b/>
          <w:bCs/>
          <w:color w:val="0000FF"/>
        </w:rPr>
      </w:pPr>
      <w:r w:rsidRPr="007263A8">
        <w:rPr>
          <w:b/>
          <w:bCs/>
          <w:color w:val="0000FF"/>
        </w:rPr>
        <w:t>It was agreed to extend th</w:t>
      </w:r>
      <w:r>
        <w:rPr>
          <w:b/>
          <w:bCs/>
          <w:color w:val="0000FF"/>
        </w:rPr>
        <w:t>is</w:t>
      </w:r>
      <w:r w:rsidRPr="007263A8">
        <w:rPr>
          <w:b/>
          <w:bCs/>
          <w:color w:val="0000FF"/>
        </w:rPr>
        <w:t xml:space="preserve"> CC for an additional 15 minutes.</w:t>
      </w:r>
    </w:p>
    <w:p w14:paraId="68C68616" w14:textId="2312EC56" w:rsidR="003A7ADE" w:rsidRDefault="003A7ADE" w:rsidP="00984CE0">
      <w:pPr>
        <w:rPr>
          <w:lang w:eastAsia="en-US"/>
        </w:rPr>
      </w:pPr>
    </w:p>
    <w:p w14:paraId="280159C3" w14:textId="6262FA72" w:rsidR="003A7ADE" w:rsidRPr="003A7ADE" w:rsidRDefault="00B72391" w:rsidP="00984CE0">
      <w:pPr>
        <w:rPr>
          <w:b/>
          <w:bCs/>
          <w:lang w:eastAsia="en-US"/>
        </w:rPr>
      </w:pPr>
      <w:r w:rsidRPr="003A7ADE">
        <w:rPr>
          <w:b/>
          <w:bCs/>
          <w:lang w:eastAsia="en-US"/>
        </w:rPr>
        <w:t>Revisions</w:t>
      </w:r>
      <w:r>
        <w:rPr>
          <w:b/>
          <w:bCs/>
          <w:lang w:eastAsia="en-US"/>
        </w:rPr>
        <w:t xml:space="preserve"> of</w:t>
      </w:r>
      <w:r w:rsidRPr="003A7ADE">
        <w:rPr>
          <w:b/>
          <w:bCs/>
          <w:lang w:eastAsia="en-US"/>
        </w:rPr>
        <w:t xml:space="preserve"> </w:t>
      </w:r>
      <w:r w:rsidR="003A7ADE" w:rsidRPr="003A7ADE">
        <w:rPr>
          <w:b/>
          <w:bCs/>
          <w:lang w:eastAsia="en-US"/>
        </w:rPr>
        <w:t>WID</w:t>
      </w:r>
      <w:r>
        <w:rPr>
          <w:b/>
          <w:bCs/>
          <w:lang w:eastAsia="en-US"/>
        </w:rPr>
        <w:t>s and TR Cover sheets</w:t>
      </w:r>
      <w:r w:rsidR="003A7ADE" w:rsidRPr="003A7ADE">
        <w:rPr>
          <w:b/>
          <w:bCs/>
          <w:lang w:eastAsia="en-US"/>
        </w:rPr>
        <w:t xml:space="preserve"> </w:t>
      </w:r>
      <w:r w:rsidR="003A7ADE">
        <w:rPr>
          <w:b/>
          <w:bCs/>
          <w:lang w:eastAsia="en-US"/>
        </w:rPr>
        <w:t xml:space="preserve">were </w:t>
      </w:r>
      <w:r w:rsidR="003A7ADE" w:rsidRPr="003A7ADE">
        <w:rPr>
          <w:b/>
          <w:bCs/>
          <w:color w:val="0000FF"/>
          <w:lang w:eastAsia="en-US"/>
        </w:rPr>
        <w:t>postponed</w:t>
      </w:r>
      <w:r w:rsidR="003A7ADE" w:rsidRPr="003A7ADE">
        <w:rPr>
          <w:b/>
          <w:bCs/>
          <w:lang w:eastAsia="en-US"/>
        </w:rPr>
        <w:t>.</w:t>
      </w:r>
    </w:p>
    <w:p w14:paraId="5684B14F" w14:textId="0A713F34" w:rsidR="00A02530" w:rsidRDefault="00862740" w:rsidP="00A02530">
      <w:pPr>
        <w:rPr>
          <w:lang w:eastAsia="en-US"/>
        </w:rPr>
      </w:pPr>
      <w:r>
        <w:rPr>
          <w:lang w:eastAsia="en-US"/>
        </w:rPr>
        <w:t>Oracle commented that there is 0.5 TU allocated for the February meeting</w:t>
      </w:r>
      <w:r w:rsidR="00A02530">
        <w:rPr>
          <w:lang w:eastAsia="en-US"/>
        </w:rPr>
        <w:t xml:space="preserve"> for TEI18_SLAMUP and asked if this could be used in the April meeting. It was clarified that TEI18 items should not go over one TSG Plenary cycle. Any outstanding work coming after March 2023 can be handled as alignment.</w:t>
      </w:r>
    </w:p>
    <w:p w14:paraId="3592626B" w14:textId="77777777" w:rsidR="007263A8" w:rsidRDefault="007263A8" w:rsidP="00A02530">
      <w:pPr>
        <w:rPr>
          <w:lang w:eastAsia="en-US"/>
        </w:rPr>
      </w:pPr>
    </w:p>
    <w:p w14:paraId="22DC4307" w14:textId="3F487065" w:rsidR="00A02530" w:rsidRPr="007263A8" w:rsidRDefault="007263A8" w:rsidP="00984CE0">
      <w:pPr>
        <w:rPr>
          <w:b/>
          <w:bCs/>
          <w:lang w:eastAsia="en-US"/>
        </w:rPr>
      </w:pPr>
      <w:r>
        <w:rPr>
          <w:b/>
          <w:bCs/>
          <w:lang w:eastAsia="en-US"/>
        </w:rPr>
        <w:t>Other i</w:t>
      </w:r>
      <w:r w:rsidRPr="007263A8">
        <w:rPr>
          <w:b/>
          <w:bCs/>
          <w:lang w:eastAsia="en-US"/>
        </w:rPr>
        <w:t>ssues raised with documents</w:t>
      </w:r>
    </w:p>
    <w:p w14:paraId="21B3CD83" w14:textId="77777777" w:rsidR="00BB4493" w:rsidRDefault="00BB4493" w:rsidP="00BB4493">
      <w:pPr>
        <w:pStyle w:val="NormTop"/>
      </w:pPr>
      <w:r>
        <w:rPr>
          <w:color w:val="0000FF"/>
        </w:rPr>
        <w:t>S2-2300930</w:t>
      </w:r>
      <w:r w:rsidRPr="00D53282">
        <w:t xml:space="preserve"> </w:t>
      </w:r>
      <w:r>
        <w:t>(P-CR) 23.700-87: KI#3, conclusion update: resolving remaining editor notes.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the remaining editor notes in clause 9.3.</w:t>
      </w:r>
    </w:p>
    <w:p w14:paraId="09DFCFCB" w14:textId="77777777" w:rsidR="00BB4493" w:rsidRPr="00B81031" w:rsidRDefault="00BB4493" w:rsidP="00BB4493">
      <w:pPr>
        <w:keepNext/>
        <w:keepLines/>
        <w:rPr>
          <w:i/>
        </w:rPr>
      </w:pPr>
      <w:r w:rsidRPr="00B81031">
        <w:rPr>
          <w:b/>
          <w:bCs/>
          <w:i/>
        </w:rPr>
        <w:t>Comment:</w:t>
      </w:r>
      <w:r>
        <w:rPr>
          <w:i/>
        </w:rPr>
        <w:t xml:space="preserve"> S2-2300930: Noted.</w:t>
      </w:r>
    </w:p>
    <w:p w14:paraId="6A3350DF" w14:textId="77777777" w:rsidR="00BB4493" w:rsidRPr="005B25A1" w:rsidRDefault="00BB4493" w:rsidP="00BB4493">
      <w:pPr>
        <w:pStyle w:val="FP"/>
        <w:keepNext/>
        <w:rPr>
          <w:b/>
          <w:bCs/>
          <w:i/>
          <w:iCs/>
          <w:sz w:val="18"/>
          <w:szCs w:val="18"/>
        </w:rPr>
      </w:pPr>
      <w:r w:rsidRPr="005B25A1">
        <w:rPr>
          <w:b/>
          <w:bCs/>
          <w:i/>
          <w:iCs/>
          <w:sz w:val="18"/>
          <w:szCs w:val="18"/>
        </w:rPr>
        <w:t>e-mail discussion:</w:t>
      </w:r>
    </w:p>
    <w:p w14:paraId="4DB268B5" w14:textId="77777777" w:rsidR="00BB4493" w:rsidRDefault="00BB4493" w:rsidP="00BB4493">
      <w:pPr>
        <w:pStyle w:val="FP"/>
        <w:keepNext/>
        <w:rPr>
          <w:i/>
          <w:iCs/>
          <w:sz w:val="18"/>
          <w:szCs w:val="18"/>
        </w:rPr>
      </w:pPr>
      <w:r w:rsidRPr="005B25A1">
        <w:rPr>
          <w:i/>
          <w:iCs/>
          <w:sz w:val="18"/>
          <w:szCs w:val="18"/>
        </w:rPr>
        <w:t>George Foti (Ericsson) provides comments.</w:t>
      </w:r>
    </w:p>
    <w:p w14:paraId="5067BE98" w14:textId="77777777" w:rsidR="00BB4493" w:rsidRDefault="00BB4493" w:rsidP="00BB4493">
      <w:pPr>
        <w:pStyle w:val="FP"/>
        <w:keepNext/>
        <w:rPr>
          <w:i/>
          <w:iCs/>
          <w:sz w:val="18"/>
          <w:szCs w:val="18"/>
        </w:rPr>
      </w:pPr>
      <w:r w:rsidRPr="005B25A1">
        <w:rPr>
          <w:i/>
          <w:iCs/>
          <w:sz w:val="18"/>
          <w:szCs w:val="18"/>
        </w:rPr>
        <w:t>Rainer (Nokia) provides r01.</w:t>
      </w:r>
    </w:p>
    <w:p w14:paraId="3707BB11" w14:textId="77777777" w:rsidR="00BB4493" w:rsidRDefault="00BB4493" w:rsidP="00BB4493">
      <w:pPr>
        <w:pStyle w:val="FP"/>
        <w:keepNext/>
        <w:rPr>
          <w:i/>
          <w:iCs/>
          <w:sz w:val="18"/>
          <w:szCs w:val="18"/>
        </w:rPr>
      </w:pPr>
      <w:r w:rsidRPr="005B25A1">
        <w:rPr>
          <w:i/>
          <w:iCs/>
          <w:sz w:val="18"/>
          <w:szCs w:val="18"/>
        </w:rPr>
        <w:t>Kefeng Zhang (Qualcomm) provides comments and suggests to merge 0930 with 0465.</w:t>
      </w:r>
    </w:p>
    <w:p w14:paraId="3EA03997" w14:textId="77777777" w:rsidR="00BB4493" w:rsidRDefault="00BB4493" w:rsidP="00BB4493">
      <w:pPr>
        <w:pStyle w:val="FP"/>
        <w:keepNext/>
        <w:rPr>
          <w:i/>
          <w:iCs/>
          <w:sz w:val="18"/>
          <w:szCs w:val="18"/>
        </w:rPr>
      </w:pPr>
      <w:r w:rsidRPr="005B25A1">
        <w:rPr>
          <w:i/>
          <w:iCs/>
          <w:sz w:val="18"/>
          <w:szCs w:val="18"/>
        </w:rPr>
        <w:t>George (Ericsson) proposes to keep the discussion in 465. Please note 930.</w:t>
      </w:r>
    </w:p>
    <w:p w14:paraId="23CE3B76" w14:textId="77777777" w:rsidR="00BB4493" w:rsidRDefault="00BB4493" w:rsidP="00BB4493">
      <w:pPr>
        <w:pStyle w:val="FP"/>
        <w:keepNext/>
        <w:rPr>
          <w:i/>
          <w:iCs/>
          <w:sz w:val="18"/>
          <w:szCs w:val="18"/>
        </w:rPr>
      </w:pPr>
      <w:r w:rsidRPr="005B25A1">
        <w:rPr>
          <w:i/>
          <w:iCs/>
          <w:sz w:val="18"/>
          <w:szCs w:val="18"/>
        </w:rPr>
        <w:t>There is now a clear misalignment anyway.</w:t>
      </w:r>
    </w:p>
    <w:p w14:paraId="39CBDD08" w14:textId="77777777" w:rsidR="00BB4493" w:rsidRDefault="00BB4493" w:rsidP="00BB4493">
      <w:pPr>
        <w:pStyle w:val="FP"/>
        <w:keepNext/>
        <w:rPr>
          <w:i/>
          <w:iCs/>
          <w:sz w:val="18"/>
          <w:szCs w:val="18"/>
        </w:rPr>
      </w:pPr>
      <w:r w:rsidRPr="005B25A1">
        <w:rPr>
          <w:i/>
          <w:iCs/>
          <w:sz w:val="18"/>
          <w:szCs w:val="18"/>
        </w:rPr>
        <w:t>Rainer (Nokia) does not agree to note 0930.</w:t>
      </w:r>
    </w:p>
    <w:p w14:paraId="5CEB5A77" w14:textId="77777777" w:rsidR="00BB4493" w:rsidRDefault="00BB4493" w:rsidP="00BB4493">
      <w:pPr>
        <w:pStyle w:val="FP"/>
        <w:keepNext/>
        <w:rPr>
          <w:i/>
          <w:iCs/>
          <w:sz w:val="18"/>
          <w:szCs w:val="18"/>
        </w:rPr>
      </w:pPr>
      <w:r w:rsidRPr="005B25A1">
        <w:rPr>
          <w:i/>
          <w:iCs/>
          <w:sz w:val="18"/>
          <w:szCs w:val="18"/>
        </w:rPr>
        <w:t>George (Ericsson) I thinks that reasonable. These open issues are just now surfacing.</w:t>
      </w:r>
    </w:p>
    <w:p w14:paraId="4BFA69E9" w14:textId="77777777" w:rsidR="00BB4493" w:rsidRDefault="00BB4493" w:rsidP="00BB4493">
      <w:pPr>
        <w:pStyle w:val="FP"/>
        <w:keepNext/>
        <w:rPr>
          <w:i/>
          <w:iCs/>
          <w:sz w:val="18"/>
          <w:szCs w:val="18"/>
        </w:rPr>
      </w:pPr>
      <w:r w:rsidRPr="005B25A1">
        <w:rPr>
          <w:i/>
          <w:iCs/>
          <w:sz w:val="18"/>
          <w:szCs w:val="18"/>
        </w:rPr>
        <w:t>==== Revisions Deadline ====.</w:t>
      </w:r>
    </w:p>
    <w:p w14:paraId="60BDF1F3" w14:textId="77777777" w:rsidR="00BB4493" w:rsidRDefault="00BB4493" w:rsidP="00BB4493">
      <w:pPr>
        <w:pStyle w:val="FP"/>
        <w:keepNext/>
        <w:rPr>
          <w:i/>
          <w:iCs/>
          <w:sz w:val="18"/>
          <w:szCs w:val="18"/>
        </w:rPr>
      </w:pPr>
      <w:r w:rsidRPr="005B25A1">
        <w:rPr>
          <w:i/>
          <w:iCs/>
          <w:sz w:val="18"/>
          <w:szCs w:val="18"/>
        </w:rPr>
        <w:t>George (Ericsson) Ericsson OK with r01.</w:t>
      </w:r>
    </w:p>
    <w:p w14:paraId="71F7DD1A" w14:textId="77777777" w:rsidR="00BB4493" w:rsidRDefault="00BB4493" w:rsidP="00BB4493">
      <w:pPr>
        <w:pStyle w:val="FP"/>
        <w:keepNext/>
        <w:rPr>
          <w:i/>
          <w:iCs/>
          <w:sz w:val="18"/>
          <w:szCs w:val="18"/>
        </w:rPr>
      </w:pPr>
      <w:r w:rsidRPr="005B25A1">
        <w:rPr>
          <w:i/>
          <w:iCs/>
          <w:sz w:val="18"/>
          <w:szCs w:val="18"/>
        </w:rPr>
        <w:t>Kefeng (Qualcomm) objects r01 and the original version.</w:t>
      </w:r>
    </w:p>
    <w:p w14:paraId="4CEA28E1" w14:textId="77777777" w:rsidR="00BB4493" w:rsidRDefault="00BB4493" w:rsidP="00BB4493">
      <w:pPr>
        <w:pStyle w:val="FP"/>
        <w:keepNext/>
        <w:rPr>
          <w:i/>
          <w:iCs/>
          <w:sz w:val="18"/>
          <w:szCs w:val="18"/>
        </w:rPr>
      </w:pPr>
      <w:r w:rsidRPr="005B25A1">
        <w:rPr>
          <w:i/>
          <w:iCs/>
          <w:sz w:val="18"/>
          <w:szCs w:val="18"/>
        </w:rPr>
        <w:t>==== Final Comments Deadline ====.</w:t>
      </w:r>
    </w:p>
    <w:p w14:paraId="4E2F1215" w14:textId="77777777" w:rsidR="00BB4493" w:rsidRPr="005B25A1" w:rsidRDefault="00BB4493" w:rsidP="00BB4493">
      <w:pPr>
        <w:pStyle w:val="FP"/>
        <w:keepNext/>
        <w:rPr>
          <w:i/>
          <w:iCs/>
          <w:sz w:val="18"/>
          <w:szCs w:val="18"/>
        </w:rPr>
      </w:pPr>
    </w:p>
    <w:p w14:paraId="2E2CB7BF" w14:textId="77777777" w:rsidR="00A02530" w:rsidRPr="005B25A1" w:rsidRDefault="00A02530" w:rsidP="00A02530">
      <w:pPr>
        <w:keepNext/>
        <w:keepLines/>
        <w:rPr>
          <w:b/>
          <w:bCs/>
        </w:rPr>
      </w:pPr>
      <w:r>
        <w:rPr>
          <w:b/>
          <w:bCs/>
        </w:rPr>
        <w:t>CC#4</w:t>
      </w:r>
      <w:r w:rsidRPr="005B25A1">
        <w:rPr>
          <w:b/>
          <w:bCs/>
        </w:rPr>
        <w:t xml:space="preserve"> Discussion:</w:t>
      </w:r>
    </w:p>
    <w:p w14:paraId="77CE0E6C" w14:textId="19E82F80" w:rsidR="00A02530" w:rsidRPr="00A02530" w:rsidRDefault="00A02530" w:rsidP="00984CE0">
      <w:r>
        <w:rPr>
          <w:lang w:eastAsia="en-US"/>
        </w:rPr>
        <w:t xml:space="preserve">It was proposed to use this to add that KI#5 will not be progressed. This was revised in </w:t>
      </w:r>
      <w:r w:rsidRPr="00A02530">
        <w:rPr>
          <w:color w:val="0000FF"/>
          <w:lang w:eastAsia="en-US"/>
        </w:rPr>
        <w:t>S2-2301486</w:t>
      </w:r>
      <w:r>
        <w:rPr>
          <w:lang w:eastAsia="en-US"/>
        </w:rPr>
        <w:t xml:space="preserve">, which was </w:t>
      </w:r>
      <w:r w:rsidRPr="00A02530">
        <w:rPr>
          <w:color w:val="FF0000"/>
          <w:lang w:eastAsia="en-US"/>
        </w:rPr>
        <w:t>approved</w:t>
      </w:r>
      <w:r>
        <w:t>.</w:t>
      </w:r>
    </w:p>
    <w:p w14:paraId="79CC8949" w14:textId="36BB9CEC" w:rsidR="00A02530" w:rsidRDefault="00A02530" w:rsidP="00984CE0">
      <w:pPr>
        <w:rPr>
          <w:lang w:eastAsia="en-US"/>
        </w:rPr>
      </w:pPr>
    </w:p>
    <w:p w14:paraId="79C01591" w14:textId="77777777" w:rsidR="00BB4493" w:rsidRDefault="00BB4493" w:rsidP="00BB4493">
      <w:pPr>
        <w:pStyle w:val="NormTop"/>
      </w:pPr>
      <w:r>
        <w:rPr>
          <w:color w:val="0000FF"/>
        </w:rPr>
        <w:t>S2-2301364</w:t>
      </w:r>
      <w:r w:rsidRPr="00D53282">
        <w:t xml:space="preserve"> </w:t>
      </w:r>
      <w:r>
        <w:t>(P-CR) 23.700-88: Solve open ENs.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conclusions on all KIs related to open ENs.</w:t>
      </w:r>
    </w:p>
    <w:p w14:paraId="59084267" w14:textId="77777777" w:rsidR="00BB4493" w:rsidRPr="00B81031" w:rsidRDefault="00BB4493" w:rsidP="00BB4493">
      <w:pPr>
        <w:keepNext/>
        <w:keepLines/>
        <w:rPr>
          <w:i/>
        </w:rPr>
      </w:pPr>
      <w:r w:rsidRPr="00B81031">
        <w:rPr>
          <w:b/>
          <w:bCs/>
          <w:i/>
        </w:rPr>
        <w:t>Comment:</w:t>
      </w:r>
      <w:r>
        <w:rPr>
          <w:i/>
        </w:rPr>
        <w:t xml:space="preserve"> S2-2301364: Revision of S2-2301208r03. Approved.</w:t>
      </w:r>
    </w:p>
    <w:p w14:paraId="06DA94AA" w14:textId="77777777" w:rsidR="00A02530" w:rsidRPr="005B25A1" w:rsidRDefault="00A02530" w:rsidP="00A02530">
      <w:pPr>
        <w:keepNext/>
        <w:keepLines/>
        <w:rPr>
          <w:b/>
          <w:bCs/>
        </w:rPr>
      </w:pPr>
      <w:r>
        <w:rPr>
          <w:b/>
          <w:bCs/>
        </w:rPr>
        <w:t>CC#4</w:t>
      </w:r>
      <w:r w:rsidRPr="005B25A1">
        <w:rPr>
          <w:b/>
          <w:bCs/>
        </w:rPr>
        <w:t xml:space="preserve"> Discussion:</w:t>
      </w:r>
    </w:p>
    <w:p w14:paraId="567FD6AF" w14:textId="5D8CFA5A" w:rsidR="00A02530" w:rsidRPr="007263A8" w:rsidRDefault="00BB4493" w:rsidP="00984CE0">
      <w:r w:rsidRPr="00BB4493">
        <w:t xml:space="preserve">Revision of </w:t>
      </w:r>
      <w:r w:rsidR="00A02530" w:rsidRPr="00BB4493">
        <w:rPr>
          <w:color w:val="0000FF"/>
          <w:lang w:eastAsia="en-US"/>
        </w:rPr>
        <w:t>S2-2301208r03</w:t>
      </w:r>
      <w:r w:rsidR="00A02530">
        <w:rPr>
          <w:lang w:eastAsia="en-US"/>
        </w:rPr>
        <w:t xml:space="preserve">. It was proposed to replace some text related to KI#3 in order to allow the FS_PIN work to complete. </w:t>
      </w:r>
      <w:r w:rsidR="007263A8" w:rsidRPr="00BB4493">
        <w:rPr>
          <w:color w:val="0000FF"/>
          <w:lang w:eastAsia="en-US"/>
        </w:rPr>
        <w:t>S2-2301208r03</w:t>
      </w:r>
      <w:r w:rsidR="007263A8">
        <w:rPr>
          <w:lang w:eastAsia="en-US"/>
        </w:rPr>
        <w:t xml:space="preserve"> with this change was agreed and </w:t>
      </w:r>
      <w:r w:rsidR="007263A8">
        <w:rPr>
          <w:color w:val="0000FF"/>
        </w:rPr>
        <w:t>S2-2301364</w:t>
      </w:r>
      <w:r w:rsidR="007263A8" w:rsidRPr="00D53282">
        <w:t xml:space="preserve"> </w:t>
      </w:r>
      <w:r w:rsidR="007263A8">
        <w:t xml:space="preserve">was </w:t>
      </w:r>
      <w:r w:rsidR="007263A8" w:rsidRPr="00C3284B">
        <w:rPr>
          <w:color w:val="FF0000"/>
          <w:lang w:eastAsia="en-US"/>
        </w:rPr>
        <w:t>approved</w:t>
      </w:r>
      <w:r w:rsidR="007263A8">
        <w:t>.</w:t>
      </w:r>
    </w:p>
    <w:p w14:paraId="0BAC299F" w14:textId="77BCA64E" w:rsidR="00A02530" w:rsidRDefault="00A02530" w:rsidP="00984CE0">
      <w:pPr>
        <w:rPr>
          <w:lang w:eastAsia="en-US"/>
        </w:rPr>
      </w:pPr>
    </w:p>
    <w:p w14:paraId="00F423D2" w14:textId="1F038D0C" w:rsidR="00BB4493" w:rsidRDefault="00BB4493" w:rsidP="00BB4493">
      <w:pPr>
        <w:pStyle w:val="NormTop"/>
      </w:pPr>
      <w:r>
        <w:rPr>
          <w:color w:val="0000FF"/>
        </w:rPr>
        <w:t>S2-230</w:t>
      </w:r>
      <w:r w:rsidR="007263A8">
        <w:rPr>
          <w:color w:val="0000FF"/>
        </w:rPr>
        <w:t>1831</w:t>
      </w:r>
      <w:r w:rsidRPr="00D53282">
        <w:t xml:space="preserve"> </w:t>
      </w:r>
      <w:r>
        <w:t>(CR) 23.501 CR4040</w:t>
      </w:r>
      <w:r w:rsidR="007263A8">
        <w:t>R1</w:t>
      </w:r>
      <w:r>
        <w:t xml:space="preserve"> (Rel-18, 'F'): Not allowed to act as MBSR handling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w:t>
      </w:r>
    </w:p>
    <w:p w14:paraId="684062E5" w14:textId="1A3BE4D0" w:rsidR="007263A8" w:rsidRPr="00B81031" w:rsidRDefault="007263A8" w:rsidP="007263A8">
      <w:pPr>
        <w:keepNext/>
        <w:keepLines/>
        <w:rPr>
          <w:i/>
        </w:rPr>
      </w:pPr>
      <w:r w:rsidRPr="00B81031">
        <w:rPr>
          <w:b/>
          <w:bCs/>
          <w:i/>
        </w:rPr>
        <w:t>Comment:</w:t>
      </w:r>
      <w:r>
        <w:rPr>
          <w:i/>
        </w:rPr>
        <w:t xml:space="preserve"> S2-2301</w:t>
      </w:r>
      <w:r>
        <w:rPr>
          <w:i/>
        </w:rPr>
        <w:t>831</w:t>
      </w:r>
      <w:r>
        <w:rPr>
          <w:i/>
        </w:rPr>
        <w:t>:</w:t>
      </w:r>
      <w:r>
        <w:rPr>
          <w:i/>
        </w:rPr>
        <w:t xml:space="preserve"> Revision of S2-2301015r02. Approved.</w:t>
      </w:r>
    </w:p>
    <w:p w14:paraId="4DA5598C" w14:textId="77777777" w:rsidR="00B176E2" w:rsidRPr="005B25A1" w:rsidRDefault="00B176E2" w:rsidP="00B176E2">
      <w:pPr>
        <w:keepNext/>
        <w:keepLines/>
        <w:rPr>
          <w:b/>
          <w:bCs/>
        </w:rPr>
      </w:pPr>
      <w:r>
        <w:rPr>
          <w:b/>
          <w:bCs/>
        </w:rPr>
        <w:t>CC#4</w:t>
      </w:r>
      <w:r w:rsidRPr="005B25A1">
        <w:rPr>
          <w:b/>
          <w:bCs/>
        </w:rPr>
        <w:t xml:space="preserve"> Discussion:</w:t>
      </w:r>
    </w:p>
    <w:p w14:paraId="3FBF075B" w14:textId="12FA68E0" w:rsidR="00A02530" w:rsidRPr="007263A8" w:rsidRDefault="00B176E2" w:rsidP="00984CE0">
      <w:r>
        <w:rPr>
          <w:lang w:eastAsia="en-US"/>
        </w:rPr>
        <w:t>Ericsson commented that the text in r02 was not acceptable. Nokia commented that this was agreed without objection for 36 hours and now issues are raised. This could be raised in TSG</w:t>
      </w:r>
      <w:r w:rsidR="007263A8">
        <w:rPr>
          <w:lang w:eastAsia="en-US"/>
        </w:rPr>
        <w:t> </w:t>
      </w:r>
      <w:r>
        <w:rPr>
          <w:lang w:eastAsia="en-US"/>
        </w:rPr>
        <w:t xml:space="preserve">SA when the CR is proposed for approval. </w:t>
      </w:r>
      <w:r w:rsidR="007263A8">
        <w:rPr>
          <w:color w:val="0000FF"/>
        </w:rPr>
        <w:t>S2-2301831</w:t>
      </w:r>
      <w:r w:rsidR="007263A8">
        <w:t xml:space="preserve"> remained </w:t>
      </w:r>
      <w:r w:rsidR="007263A8" w:rsidRPr="00C3284B">
        <w:rPr>
          <w:color w:val="FF0000"/>
          <w:lang w:eastAsia="en-US"/>
        </w:rPr>
        <w:t>approved</w:t>
      </w:r>
      <w:r w:rsidR="007263A8">
        <w:t>.</w:t>
      </w:r>
    </w:p>
    <w:p w14:paraId="021C82E0" w14:textId="1AD57543" w:rsidR="00B176E2" w:rsidRDefault="00B176E2" w:rsidP="00984CE0">
      <w:pPr>
        <w:rPr>
          <w:lang w:eastAsia="en-US"/>
        </w:rPr>
      </w:pPr>
    </w:p>
    <w:p w14:paraId="7DCC4593" w14:textId="77777777" w:rsidR="00BB4493" w:rsidRDefault="00BB4493" w:rsidP="00BB4493">
      <w:pPr>
        <w:pStyle w:val="NormTop"/>
      </w:pPr>
      <w:r>
        <w:rPr>
          <w:color w:val="0000FF"/>
        </w:rPr>
        <w:t>S2-2301448</w:t>
      </w:r>
      <w:r w:rsidRPr="00D53282">
        <w:t xml:space="preserve"> </w:t>
      </w:r>
      <w:r>
        <w:t>(CR) 23.502 CR3822R1 (Rel-18, 'C'): Procedure update for triggers to send RedCap indication for CN buffering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 with RAN WG3 decision on the triggering criteria for gNB sending a CN based MT communication handling.</w:t>
      </w:r>
    </w:p>
    <w:p w14:paraId="20961709" w14:textId="77777777" w:rsidR="00BB4493" w:rsidRPr="00B81031" w:rsidRDefault="00BB4493" w:rsidP="00BB4493">
      <w:pPr>
        <w:keepNext/>
        <w:keepLines/>
        <w:rPr>
          <w:i/>
        </w:rPr>
      </w:pPr>
      <w:r w:rsidRPr="00B81031">
        <w:rPr>
          <w:b/>
          <w:bCs/>
          <w:i/>
        </w:rPr>
        <w:t>Comment:</w:t>
      </w:r>
      <w:r>
        <w:rPr>
          <w:i/>
        </w:rPr>
        <w:t xml:space="preserve"> S2-2301448: Revision of S2-2300966r04. Approved.</w:t>
      </w:r>
    </w:p>
    <w:p w14:paraId="3A8548A2" w14:textId="77777777" w:rsidR="00B176E2" w:rsidRPr="005B25A1" w:rsidRDefault="00B176E2" w:rsidP="00B176E2">
      <w:pPr>
        <w:keepNext/>
        <w:keepLines/>
        <w:rPr>
          <w:b/>
          <w:bCs/>
        </w:rPr>
      </w:pPr>
      <w:r>
        <w:rPr>
          <w:b/>
          <w:bCs/>
        </w:rPr>
        <w:t>CC#4</w:t>
      </w:r>
      <w:r w:rsidRPr="005B25A1">
        <w:rPr>
          <w:b/>
          <w:bCs/>
        </w:rPr>
        <w:t xml:space="preserve"> Discussion:</w:t>
      </w:r>
    </w:p>
    <w:p w14:paraId="0A00536D" w14:textId="6983249E" w:rsidR="00B176E2" w:rsidRDefault="00B176E2" w:rsidP="00984CE0">
      <w:pPr>
        <w:rPr>
          <w:lang w:eastAsia="en-US"/>
        </w:rPr>
      </w:pPr>
      <w:r>
        <w:rPr>
          <w:lang w:eastAsia="en-US"/>
        </w:rPr>
        <w:t>It was clarified that CR cover sheet corrections should be done on this CR before uploading.</w:t>
      </w:r>
    </w:p>
    <w:p w14:paraId="5FA161D8" w14:textId="590CADCE" w:rsidR="00B176E2" w:rsidRDefault="00B176E2" w:rsidP="00984CE0">
      <w:pPr>
        <w:rPr>
          <w:lang w:eastAsia="en-US"/>
        </w:rPr>
      </w:pPr>
    </w:p>
    <w:p w14:paraId="56748CE1" w14:textId="18C51CC2" w:rsidR="007263A8" w:rsidRPr="007263A8" w:rsidRDefault="007263A8" w:rsidP="00984CE0">
      <w:pPr>
        <w:rPr>
          <w:b/>
          <w:bCs/>
          <w:lang w:eastAsia="en-US"/>
        </w:rPr>
      </w:pPr>
      <w:r w:rsidRPr="007263A8">
        <w:rPr>
          <w:b/>
          <w:bCs/>
          <w:lang w:eastAsia="en-US"/>
        </w:rPr>
        <w:t>Inter-meeting Conference Call planning:</w:t>
      </w:r>
    </w:p>
    <w:p w14:paraId="09573551" w14:textId="257DC0C8" w:rsidR="00B176E2" w:rsidRPr="007263A8" w:rsidRDefault="00747444" w:rsidP="00984CE0">
      <w:r w:rsidRPr="007263A8">
        <w:t xml:space="preserve">The Vice Chair, Andrew Bennet (Samsung) will oversee the scheduling of WI specific Conference Calls until the next meeting. </w:t>
      </w:r>
      <w:r w:rsidRPr="007263A8">
        <w:rPr>
          <w:b/>
          <w:bCs/>
        </w:rPr>
        <w:t>The Lunar New Year period should be avoided if possible.</w:t>
      </w:r>
    </w:p>
    <w:p w14:paraId="2FE2BEDE" w14:textId="28C11248" w:rsidR="00747444" w:rsidRDefault="00747444" w:rsidP="00984CE0">
      <w:pPr>
        <w:rPr>
          <w:lang w:eastAsia="en-US"/>
        </w:rPr>
      </w:pPr>
    </w:p>
    <w:p w14:paraId="11E72083" w14:textId="2B30B6CB" w:rsidR="00747444" w:rsidRPr="00BB4493" w:rsidRDefault="00BB4493" w:rsidP="00984CE0">
      <w:pPr>
        <w:rPr>
          <w:b/>
          <w:bCs/>
          <w:lang w:eastAsia="en-US"/>
        </w:rPr>
      </w:pPr>
      <w:r w:rsidRPr="00BB4493">
        <w:rPr>
          <w:b/>
          <w:bCs/>
          <w:lang w:eastAsia="en-US"/>
        </w:rPr>
        <w:t xml:space="preserve">The </w:t>
      </w:r>
      <w:r w:rsidR="00747444" w:rsidRPr="00BB4493">
        <w:rPr>
          <w:b/>
          <w:bCs/>
          <w:lang w:eastAsia="en-US"/>
        </w:rPr>
        <w:t>WI Status Reports</w:t>
      </w:r>
      <w:r w:rsidRPr="00BB4493">
        <w:rPr>
          <w:b/>
          <w:bCs/>
          <w:lang w:eastAsia="en-US"/>
        </w:rPr>
        <w:t xml:space="preserve"> that are available by the final upload deadline will be </w:t>
      </w:r>
      <w:r w:rsidRPr="00BB4493">
        <w:rPr>
          <w:b/>
          <w:bCs/>
          <w:color w:val="0000FF"/>
          <w:lang w:eastAsia="en-US"/>
        </w:rPr>
        <w:t>noted</w:t>
      </w:r>
      <w:r w:rsidRPr="00BB4493">
        <w:rPr>
          <w:b/>
          <w:bCs/>
          <w:lang w:eastAsia="en-US"/>
        </w:rPr>
        <w:t xml:space="preserve">. Unavailable Status Reports will be </w:t>
      </w:r>
      <w:r w:rsidRPr="00BB4493">
        <w:rPr>
          <w:b/>
          <w:bCs/>
          <w:color w:val="FF0000"/>
          <w:lang w:eastAsia="en-US"/>
        </w:rPr>
        <w:t>withdrawn</w:t>
      </w:r>
      <w:r w:rsidR="00747444" w:rsidRPr="00BB4493">
        <w:rPr>
          <w:b/>
          <w:bCs/>
          <w:lang w:eastAsia="en-US"/>
        </w:rPr>
        <w:t>.</w:t>
      </w:r>
    </w:p>
    <w:p w14:paraId="63EC3D99" w14:textId="77777777" w:rsidR="00B176E2" w:rsidRPr="00AC1A5B" w:rsidRDefault="00B176E2" w:rsidP="00984CE0">
      <w:pPr>
        <w:rPr>
          <w:lang w:eastAsia="en-US"/>
        </w:rPr>
      </w:pPr>
    </w:p>
    <w:p w14:paraId="164C7DDE" w14:textId="7ED6CA01" w:rsidR="00AC1A5B" w:rsidRDefault="001B1549" w:rsidP="00AC1A5B">
      <w:pPr>
        <w:pStyle w:val="Heading1"/>
      </w:pPr>
      <w:r>
        <w:t>7</w:t>
      </w:r>
      <w:r w:rsidR="00AC1A5B">
        <w:tab/>
        <w:t>Closing of the CC</w:t>
      </w:r>
    </w:p>
    <w:p w14:paraId="4D15B805" w14:textId="7C59F602" w:rsidR="00AC1A5B" w:rsidRDefault="008473C1" w:rsidP="00AC1A5B">
      <w:r>
        <w:t>The SA WG2 Chair thanked delegates for participating in this call and closed the CC.</w:t>
      </w:r>
    </w:p>
    <w:p w14:paraId="5198CF8F" w14:textId="6E5F77CA" w:rsidR="00B72391" w:rsidRDefault="00B72391" w:rsidP="00AC1A5B">
      <w:r w:rsidRPr="00B72391">
        <w:t>The SA WG2 Chair thanked the Convenors and MCC Secretary for their hard work and support and the delegates for their good cooperation and hard work.</w:t>
      </w:r>
    </w:p>
    <w:p w14:paraId="441C6E35" w14:textId="7CEE0092" w:rsidR="00B72391" w:rsidRPr="00B72391" w:rsidRDefault="00B72391" w:rsidP="00AC1A5B">
      <w:r w:rsidRPr="00B72391">
        <w:rPr>
          <w:b/>
          <w:bCs/>
        </w:rPr>
        <w:t>The SA2#154AH-e meeting will close 20 January 2023 at 17.00 UTC.</w:t>
      </w:r>
    </w:p>
    <w:p w14:paraId="3C6DB1DA" w14:textId="77777777" w:rsidR="008473C1" w:rsidRPr="00AC1A5B" w:rsidRDefault="008473C1" w:rsidP="00AC1A5B">
      <w:pPr>
        <w:rPr>
          <w:lang w:eastAsia="en-US"/>
        </w:rPr>
      </w:pPr>
    </w:p>
    <w:p w14:paraId="664843CF" w14:textId="14E3A5BD" w:rsidR="007E1A46" w:rsidRDefault="000840CD" w:rsidP="000840CD">
      <w:pPr>
        <w:pStyle w:val="Heading1"/>
        <w:rPr>
          <w:color w:val="0000FF"/>
        </w:rPr>
      </w:pPr>
      <w:r w:rsidRPr="0048558F">
        <w:rPr>
          <w:color w:val="0000FF"/>
        </w:rPr>
        <w:t>Closed:</w:t>
      </w:r>
      <w:r w:rsidR="002B0C6B">
        <w:rPr>
          <w:color w:val="0000FF"/>
        </w:rPr>
        <w:t xml:space="preserve"> </w:t>
      </w:r>
      <w:r w:rsidR="003830F9">
        <w:rPr>
          <w:color w:val="0000FF"/>
        </w:rPr>
        <w:t>20</w:t>
      </w:r>
      <w:r w:rsidR="000573F5">
        <w:rPr>
          <w:color w:val="0000FF"/>
        </w:rPr>
        <w:t xml:space="preserve"> January 2023</w:t>
      </w:r>
      <w:r w:rsidRPr="0048558F">
        <w:rPr>
          <w:color w:val="0000FF"/>
        </w:rPr>
        <w:t xml:space="preserve">, </w:t>
      </w:r>
      <w:r w:rsidR="00C008B3">
        <w:rPr>
          <w:color w:val="0000FF"/>
        </w:rPr>
        <w:t>1</w:t>
      </w:r>
      <w:r w:rsidR="003830F9">
        <w:rPr>
          <w:color w:val="0000FF"/>
        </w:rPr>
        <w:t>6</w:t>
      </w:r>
      <w:r w:rsidR="00A4192B">
        <w:rPr>
          <w:color w:val="0000FF"/>
        </w:rPr>
        <w:t>.</w:t>
      </w:r>
      <w:r w:rsidR="00B72391">
        <w:rPr>
          <w:color w:val="0000FF"/>
        </w:rPr>
        <w:t>15</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A5B12" w14:textId="77777777" w:rsidR="00574E96" w:rsidRDefault="00574E96" w:rsidP="0085007B">
      <w:pPr>
        <w:spacing w:after="0"/>
      </w:pPr>
      <w:r>
        <w:separator/>
      </w:r>
    </w:p>
  </w:endnote>
  <w:endnote w:type="continuationSeparator" w:id="0">
    <w:p w14:paraId="6E71AC09" w14:textId="77777777" w:rsidR="00574E96" w:rsidRDefault="00574E96"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21F27" w14:textId="77777777" w:rsidR="00574E96" w:rsidRDefault="00574E96" w:rsidP="0085007B">
      <w:pPr>
        <w:spacing w:after="0"/>
      </w:pPr>
      <w:r>
        <w:separator/>
      </w:r>
    </w:p>
  </w:footnote>
  <w:footnote w:type="continuationSeparator" w:id="0">
    <w:p w14:paraId="4DB3D9E9" w14:textId="77777777" w:rsidR="00574E96" w:rsidRDefault="00574E96"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044B6"/>
    <w:rsid w:val="000128A9"/>
    <w:rsid w:val="000149D6"/>
    <w:rsid w:val="00015D16"/>
    <w:rsid w:val="000219A0"/>
    <w:rsid w:val="000266DF"/>
    <w:rsid w:val="000319C8"/>
    <w:rsid w:val="00040616"/>
    <w:rsid w:val="00043AEA"/>
    <w:rsid w:val="00052F06"/>
    <w:rsid w:val="00056AB3"/>
    <w:rsid w:val="000573F5"/>
    <w:rsid w:val="00060909"/>
    <w:rsid w:val="000656C3"/>
    <w:rsid w:val="00070585"/>
    <w:rsid w:val="00076122"/>
    <w:rsid w:val="00080D3D"/>
    <w:rsid w:val="00083A3E"/>
    <w:rsid w:val="000840CD"/>
    <w:rsid w:val="00087D60"/>
    <w:rsid w:val="0009087A"/>
    <w:rsid w:val="0009613E"/>
    <w:rsid w:val="000A0FA1"/>
    <w:rsid w:val="000A127D"/>
    <w:rsid w:val="000A2977"/>
    <w:rsid w:val="000B48ED"/>
    <w:rsid w:val="000C1A64"/>
    <w:rsid w:val="000D2249"/>
    <w:rsid w:val="000D47A0"/>
    <w:rsid w:val="000D593A"/>
    <w:rsid w:val="000E3CA7"/>
    <w:rsid w:val="000E531B"/>
    <w:rsid w:val="000E61A2"/>
    <w:rsid w:val="000E69A8"/>
    <w:rsid w:val="000F3DA2"/>
    <w:rsid w:val="000F72A0"/>
    <w:rsid w:val="001039B4"/>
    <w:rsid w:val="00113EBD"/>
    <w:rsid w:val="00115C27"/>
    <w:rsid w:val="00124963"/>
    <w:rsid w:val="001305D2"/>
    <w:rsid w:val="0014393E"/>
    <w:rsid w:val="001456AF"/>
    <w:rsid w:val="001472BB"/>
    <w:rsid w:val="00150D40"/>
    <w:rsid w:val="001539E5"/>
    <w:rsid w:val="00154976"/>
    <w:rsid w:val="001553D2"/>
    <w:rsid w:val="0015562E"/>
    <w:rsid w:val="00161C47"/>
    <w:rsid w:val="00164006"/>
    <w:rsid w:val="00164F15"/>
    <w:rsid w:val="00186016"/>
    <w:rsid w:val="00193AA6"/>
    <w:rsid w:val="001959DE"/>
    <w:rsid w:val="001A26F6"/>
    <w:rsid w:val="001A78DA"/>
    <w:rsid w:val="001B1549"/>
    <w:rsid w:val="001C4346"/>
    <w:rsid w:val="001D1549"/>
    <w:rsid w:val="001D46DB"/>
    <w:rsid w:val="001D54BB"/>
    <w:rsid w:val="001D6904"/>
    <w:rsid w:val="001E16D3"/>
    <w:rsid w:val="001E411C"/>
    <w:rsid w:val="001E6735"/>
    <w:rsid w:val="001F3721"/>
    <w:rsid w:val="001F5CE1"/>
    <w:rsid w:val="001F7D51"/>
    <w:rsid w:val="00200CF5"/>
    <w:rsid w:val="0020197C"/>
    <w:rsid w:val="00201F6A"/>
    <w:rsid w:val="0021794E"/>
    <w:rsid w:val="0021798A"/>
    <w:rsid w:val="00220F90"/>
    <w:rsid w:val="002268B1"/>
    <w:rsid w:val="002273F1"/>
    <w:rsid w:val="00231B8C"/>
    <w:rsid w:val="00234C2E"/>
    <w:rsid w:val="00235A63"/>
    <w:rsid w:val="00242303"/>
    <w:rsid w:val="0024299C"/>
    <w:rsid w:val="00254A52"/>
    <w:rsid w:val="00255896"/>
    <w:rsid w:val="00256BCF"/>
    <w:rsid w:val="00270471"/>
    <w:rsid w:val="002717B4"/>
    <w:rsid w:val="00277E48"/>
    <w:rsid w:val="00280F27"/>
    <w:rsid w:val="00285723"/>
    <w:rsid w:val="00287993"/>
    <w:rsid w:val="00292D20"/>
    <w:rsid w:val="00293408"/>
    <w:rsid w:val="00293D1E"/>
    <w:rsid w:val="00294A4A"/>
    <w:rsid w:val="002A1574"/>
    <w:rsid w:val="002B0C6B"/>
    <w:rsid w:val="002B5393"/>
    <w:rsid w:val="002C5D7C"/>
    <w:rsid w:val="002C639F"/>
    <w:rsid w:val="002D0073"/>
    <w:rsid w:val="002E148B"/>
    <w:rsid w:val="002E3E99"/>
    <w:rsid w:val="002E442D"/>
    <w:rsid w:val="002E601F"/>
    <w:rsid w:val="00300404"/>
    <w:rsid w:val="003004FB"/>
    <w:rsid w:val="00303A8A"/>
    <w:rsid w:val="003135D5"/>
    <w:rsid w:val="00321113"/>
    <w:rsid w:val="00323C99"/>
    <w:rsid w:val="00323DEC"/>
    <w:rsid w:val="00325EB4"/>
    <w:rsid w:val="00330DE8"/>
    <w:rsid w:val="003367EF"/>
    <w:rsid w:val="003448FC"/>
    <w:rsid w:val="00346DA5"/>
    <w:rsid w:val="003708A0"/>
    <w:rsid w:val="0037451C"/>
    <w:rsid w:val="0037788D"/>
    <w:rsid w:val="00380505"/>
    <w:rsid w:val="00381B8D"/>
    <w:rsid w:val="003830F9"/>
    <w:rsid w:val="003843AC"/>
    <w:rsid w:val="00385452"/>
    <w:rsid w:val="00391784"/>
    <w:rsid w:val="0039639F"/>
    <w:rsid w:val="003A21D0"/>
    <w:rsid w:val="003A2237"/>
    <w:rsid w:val="003A32A9"/>
    <w:rsid w:val="003A3807"/>
    <w:rsid w:val="003A7016"/>
    <w:rsid w:val="003A7ADE"/>
    <w:rsid w:val="003B2077"/>
    <w:rsid w:val="003B3430"/>
    <w:rsid w:val="003C31C8"/>
    <w:rsid w:val="003C4D50"/>
    <w:rsid w:val="003D4A97"/>
    <w:rsid w:val="003D7DE6"/>
    <w:rsid w:val="003E278F"/>
    <w:rsid w:val="003E2DDA"/>
    <w:rsid w:val="003E6EF8"/>
    <w:rsid w:val="003F05A5"/>
    <w:rsid w:val="003F4CD8"/>
    <w:rsid w:val="003F6EFC"/>
    <w:rsid w:val="00401993"/>
    <w:rsid w:val="00403CAD"/>
    <w:rsid w:val="004045CA"/>
    <w:rsid w:val="004046DB"/>
    <w:rsid w:val="00404EB2"/>
    <w:rsid w:val="00407DC7"/>
    <w:rsid w:val="00413234"/>
    <w:rsid w:val="00415209"/>
    <w:rsid w:val="00415986"/>
    <w:rsid w:val="0042316D"/>
    <w:rsid w:val="0042471D"/>
    <w:rsid w:val="00431C9C"/>
    <w:rsid w:val="0043254A"/>
    <w:rsid w:val="0045300A"/>
    <w:rsid w:val="004532C8"/>
    <w:rsid w:val="00453354"/>
    <w:rsid w:val="0045385D"/>
    <w:rsid w:val="004624A6"/>
    <w:rsid w:val="00471729"/>
    <w:rsid w:val="00473C9C"/>
    <w:rsid w:val="00476207"/>
    <w:rsid w:val="00482FE5"/>
    <w:rsid w:val="0048558F"/>
    <w:rsid w:val="00487751"/>
    <w:rsid w:val="004A02E0"/>
    <w:rsid w:val="004A13BB"/>
    <w:rsid w:val="004A1979"/>
    <w:rsid w:val="004A5F2E"/>
    <w:rsid w:val="004A698B"/>
    <w:rsid w:val="004B3AA1"/>
    <w:rsid w:val="004B47D1"/>
    <w:rsid w:val="004B6886"/>
    <w:rsid w:val="004C26C0"/>
    <w:rsid w:val="004C64B0"/>
    <w:rsid w:val="004D40A1"/>
    <w:rsid w:val="004E218D"/>
    <w:rsid w:val="004E70CB"/>
    <w:rsid w:val="004F1EC5"/>
    <w:rsid w:val="00500CF4"/>
    <w:rsid w:val="00510224"/>
    <w:rsid w:val="00531C85"/>
    <w:rsid w:val="00545F55"/>
    <w:rsid w:val="00553450"/>
    <w:rsid w:val="00556F9B"/>
    <w:rsid w:val="00560A84"/>
    <w:rsid w:val="005626D2"/>
    <w:rsid w:val="00574E96"/>
    <w:rsid w:val="005768DF"/>
    <w:rsid w:val="005853F4"/>
    <w:rsid w:val="00585E54"/>
    <w:rsid w:val="00586482"/>
    <w:rsid w:val="005A29ED"/>
    <w:rsid w:val="005A65D1"/>
    <w:rsid w:val="005B6629"/>
    <w:rsid w:val="005B7B97"/>
    <w:rsid w:val="005C0C1C"/>
    <w:rsid w:val="005D3CC9"/>
    <w:rsid w:val="005E6762"/>
    <w:rsid w:val="005F24B2"/>
    <w:rsid w:val="005F5EDB"/>
    <w:rsid w:val="006011FA"/>
    <w:rsid w:val="006030D6"/>
    <w:rsid w:val="00603F0C"/>
    <w:rsid w:val="0060496B"/>
    <w:rsid w:val="0060793B"/>
    <w:rsid w:val="006131BD"/>
    <w:rsid w:val="00615DFC"/>
    <w:rsid w:val="006177D5"/>
    <w:rsid w:val="00617D26"/>
    <w:rsid w:val="00620DF5"/>
    <w:rsid w:val="0062556E"/>
    <w:rsid w:val="006334A9"/>
    <w:rsid w:val="00633C3B"/>
    <w:rsid w:val="006419A1"/>
    <w:rsid w:val="0064281B"/>
    <w:rsid w:val="0064465A"/>
    <w:rsid w:val="00650C46"/>
    <w:rsid w:val="00657813"/>
    <w:rsid w:val="006665F8"/>
    <w:rsid w:val="00666B2F"/>
    <w:rsid w:val="00672099"/>
    <w:rsid w:val="00676894"/>
    <w:rsid w:val="00682336"/>
    <w:rsid w:val="00687D97"/>
    <w:rsid w:val="00691673"/>
    <w:rsid w:val="00692737"/>
    <w:rsid w:val="006A02E9"/>
    <w:rsid w:val="006B25AE"/>
    <w:rsid w:val="006C270F"/>
    <w:rsid w:val="006D4ADF"/>
    <w:rsid w:val="006E0D3B"/>
    <w:rsid w:val="006E3D02"/>
    <w:rsid w:val="006E4321"/>
    <w:rsid w:val="006F65F0"/>
    <w:rsid w:val="00701663"/>
    <w:rsid w:val="00702D12"/>
    <w:rsid w:val="0070513E"/>
    <w:rsid w:val="00715EE3"/>
    <w:rsid w:val="007221E7"/>
    <w:rsid w:val="00724D6A"/>
    <w:rsid w:val="007263A8"/>
    <w:rsid w:val="007272FC"/>
    <w:rsid w:val="00745058"/>
    <w:rsid w:val="00747444"/>
    <w:rsid w:val="00757496"/>
    <w:rsid w:val="0076259B"/>
    <w:rsid w:val="00774914"/>
    <w:rsid w:val="00775116"/>
    <w:rsid w:val="00775D1A"/>
    <w:rsid w:val="007763FE"/>
    <w:rsid w:val="00780C5D"/>
    <w:rsid w:val="00790DAD"/>
    <w:rsid w:val="00790E48"/>
    <w:rsid w:val="007912AF"/>
    <w:rsid w:val="00794BC4"/>
    <w:rsid w:val="00797813"/>
    <w:rsid w:val="007A180A"/>
    <w:rsid w:val="007A76FB"/>
    <w:rsid w:val="007B3434"/>
    <w:rsid w:val="007C0907"/>
    <w:rsid w:val="007C56FF"/>
    <w:rsid w:val="007C786F"/>
    <w:rsid w:val="007D1422"/>
    <w:rsid w:val="007E1A46"/>
    <w:rsid w:val="007F0C8C"/>
    <w:rsid w:val="007F12AC"/>
    <w:rsid w:val="007F1C21"/>
    <w:rsid w:val="007F2E53"/>
    <w:rsid w:val="007F652B"/>
    <w:rsid w:val="007F7E4B"/>
    <w:rsid w:val="0080209C"/>
    <w:rsid w:val="00812758"/>
    <w:rsid w:val="00820F19"/>
    <w:rsid w:val="0082616E"/>
    <w:rsid w:val="00832871"/>
    <w:rsid w:val="00837DE3"/>
    <w:rsid w:val="00841FBE"/>
    <w:rsid w:val="0084462E"/>
    <w:rsid w:val="00845ED7"/>
    <w:rsid w:val="008473C1"/>
    <w:rsid w:val="0085007B"/>
    <w:rsid w:val="0085417C"/>
    <w:rsid w:val="00855450"/>
    <w:rsid w:val="00857095"/>
    <w:rsid w:val="00861465"/>
    <w:rsid w:val="00862740"/>
    <w:rsid w:val="008640CC"/>
    <w:rsid w:val="0086600A"/>
    <w:rsid w:val="008667F5"/>
    <w:rsid w:val="008700BA"/>
    <w:rsid w:val="008773EF"/>
    <w:rsid w:val="00880E91"/>
    <w:rsid w:val="008923E1"/>
    <w:rsid w:val="008A0B56"/>
    <w:rsid w:val="008A7094"/>
    <w:rsid w:val="008B1F1B"/>
    <w:rsid w:val="008B2B74"/>
    <w:rsid w:val="008C486B"/>
    <w:rsid w:val="008D0CE5"/>
    <w:rsid w:val="008D5BF7"/>
    <w:rsid w:val="008D61DB"/>
    <w:rsid w:val="008D6292"/>
    <w:rsid w:val="008E0748"/>
    <w:rsid w:val="008E25C1"/>
    <w:rsid w:val="008E69CF"/>
    <w:rsid w:val="008F4E67"/>
    <w:rsid w:val="008F68AC"/>
    <w:rsid w:val="0090014B"/>
    <w:rsid w:val="00900284"/>
    <w:rsid w:val="0090040E"/>
    <w:rsid w:val="0090288D"/>
    <w:rsid w:val="009104D0"/>
    <w:rsid w:val="00927814"/>
    <w:rsid w:val="00944F74"/>
    <w:rsid w:val="0094649A"/>
    <w:rsid w:val="00954F7C"/>
    <w:rsid w:val="00955479"/>
    <w:rsid w:val="009566A2"/>
    <w:rsid w:val="00957448"/>
    <w:rsid w:val="00971786"/>
    <w:rsid w:val="00975930"/>
    <w:rsid w:val="00976926"/>
    <w:rsid w:val="00983B33"/>
    <w:rsid w:val="00983FA4"/>
    <w:rsid w:val="00984CE0"/>
    <w:rsid w:val="00986115"/>
    <w:rsid w:val="0099226D"/>
    <w:rsid w:val="009940EC"/>
    <w:rsid w:val="00994BFA"/>
    <w:rsid w:val="00997791"/>
    <w:rsid w:val="009A13B0"/>
    <w:rsid w:val="009A3EC1"/>
    <w:rsid w:val="009A57E7"/>
    <w:rsid w:val="009A79C2"/>
    <w:rsid w:val="009B6E34"/>
    <w:rsid w:val="009C74E8"/>
    <w:rsid w:val="009E2A37"/>
    <w:rsid w:val="009E4831"/>
    <w:rsid w:val="009E65A4"/>
    <w:rsid w:val="009F1217"/>
    <w:rsid w:val="009F5192"/>
    <w:rsid w:val="00A02530"/>
    <w:rsid w:val="00A05F8E"/>
    <w:rsid w:val="00A07D21"/>
    <w:rsid w:val="00A11915"/>
    <w:rsid w:val="00A141A4"/>
    <w:rsid w:val="00A179FA"/>
    <w:rsid w:val="00A40A2C"/>
    <w:rsid w:val="00A4192B"/>
    <w:rsid w:val="00A421BD"/>
    <w:rsid w:val="00A51F17"/>
    <w:rsid w:val="00A550B1"/>
    <w:rsid w:val="00A76535"/>
    <w:rsid w:val="00A775C8"/>
    <w:rsid w:val="00A8249C"/>
    <w:rsid w:val="00A83769"/>
    <w:rsid w:val="00A851F7"/>
    <w:rsid w:val="00A87E03"/>
    <w:rsid w:val="00A90FF4"/>
    <w:rsid w:val="00A91501"/>
    <w:rsid w:val="00A973D4"/>
    <w:rsid w:val="00AA02CA"/>
    <w:rsid w:val="00AA40A4"/>
    <w:rsid w:val="00AA78F2"/>
    <w:rsid w:val="00AB3B2D"/>
    <w:rsid w:val="00AC1A5B"/>
    <w:rsid w:val="00AC41F9"/>
    <w:rsid w:val="00AC5147"/>
    <w:rsid w:val="00AD2D68"/>
    <w:rsid w:val="00AD6B61"/>
    <w:rsid w:val="00AE5948"/>
    <w:rsid w:val="00AE623E"/>
    <w:rsid w:val="00AF20A1"/>
    <w:rsid w:val="00AF5E48"/>
    <w:rsid w:val="00AF67E5"/>
    <w:rsid w:val="00AF6AF1"/>
    <w:rsid w:val="00B0730E"/>
    <w:rsid w:val="00B07A2F"/>
    <w:rsid w:val="00B118DD"/>
    <w:rsid w:val="00B176E2"/>
    <w:rsid w:val="00B200E5"/>
    <w:rsid w:val="00B24481"/>
    <w:rsid w:val="00B27BF9"/>
    <w:rsid w:val="00B37A56"/>
    <w:rsid w:val="00B40E79"/>
    <w:rsid w:val="00B412C3"/>
    <w:rsid w:val="00B46A70"/>
    <w:rsid w:val="00B52A40"/>
    <w:rsid w:val="00B54ED3"/>
    <w:rsid w:val="00B556C2"/>
    <w:rsid w:val="00B55EB4"/>
    <w:rsid w:val="00B6712E"/>
    <w:rsid w:val="00B6727B"/>
    <w:rsid w:val="00B72391"/>
    <w:rsid w:val="00B85A66"/>
    <w:rsid w:val="00B86B45"/>
    <w:rsid w:val="00B91FB9"/>
    <w:rsid w:val="00B9369A"/>
    <w:rsid w:val="00BA59E2"/>
    <w:rsid w:val="00BB3BB4"/>
    <w:rsid w:val="00BB4493"/>
    <w:rsid w:val="00BC2149"/>
    <w:rsid w:val="00BD07FE"/>
    <w:rsid w:val="00BD21C8"/>
    <w:rsid w:val="00BD32BE"/>
    <w:rsid w:val="00BD5D24"/>
    <w:rsid w:val="00BE050C"/>
    <w:rsid w:val="00BE2363"/>
    <w:rsid w:val="00BE3936"/>
    <w:rsid w:val="00BF4EAC"/>
    <w:rsid w:val="00C00767"/>
    <w:rsid w:val="00C008B3"/>
    <w:rsid w:val="00C03600"/>
    <w:rsid w:val="00C21A50"/>
    <w:rsid w:val="00C3032E"/>
    <w:rsid w:val="00C30B97"/>
    <w:rsid w:val="00C3605F"/>
    <w:rsid w:val="00C410B1"/>
    <w:rsid w:val="00C4111F"/>
    <w:rsid w:val="00C51DC5"/>
    <w:rsid w:val="00C56B52"/>
    <w:rsid w:val="00C57B62"/>
    <w:rsid w:val="00C57D69"/>
    <w:rsid w:val="00C60A6C"/>
    <w:rsid w:val="00C677A0"/>
    <w:rsid w:val="00C67839"/>
    <w:rsid w:val="00C7248F"/>
    <w:rsid w:val="00C72FAD"/>
    <w:rsid w:val="00C80E78"/>
    <w:rsid w:val="00C81667"/>
    <w:rsid w:val="00C84344"/>
    <w:rsid w:val="00C85353"/>
    <w:rsid w:val="00C85B2A"/>
    <w:rsid w:val="00C862FF"/>
    <w:rsid w:val="00C87011"/>
    <w:rsid w:val="00CA4159"/>
    <w:rsid w:val="00CA4BD5"/>
    <w:rsid w:val="00CA4CA0"/>
    <w:rsid w:val="00CA7553"/>
    <w:rsid w:val="00CB12C1"/>
    <w:rsid w:val="00CB4627"/>
    <w:rsid w:val="00CC081D"/>
    <w:rsid w:val="00CC66A4"/>
    <w:rsid w:val="00CD4F10"/>
    <w:rsid w:val="00CD56D0"/>
    <w:rsid w:val="00CD73EC"/>
    <w:rsid w:val="00CF5EBA"/>
    <w:rsid w:val="00D01BB8"/>
    <w:rsid w:val="00D0348F"/>
    <w:rsid w:val="00D07283"/>
    <w:rsid w:val="00D11D70"/>
    <w:rsid w:val="00D123D2"/>
    <w:rsid w:val="00D1556D"/>
    <w:rsid w:val="00D17612"/>
    <w:rsid w:val="00D17929"/>
    <w:rsid w:val="00D20E56"/>
    <w:rsid w:val="00D24CEC"/>
    <w:rsid w:val="00D27B82"/>
    <w:rsid w:val="00D37E56"/>
    <w:rsid w:val="00D415F2"/>
    <w:rsid w:val="00D42795"/>
    <w:rsid w:val="00D4347C"/>
    <w:rsid w:val="00D44E50"/>
    <w:rsid w:val="00D4555C"/>
    <w:rsid w:val="00D46910"/>
    <w:rsid w:val="00D54D41"/>
    <w:rsid w:val="00D61690"/>
    <w:rsid w:val="00D630B4"/>
    <w:rsid w:val="00D65D60"/>
    <w:rsid w:val="00D700EE"/>
    <w:rsid w:val="00D820C9"/>
    <w:rsid w:val="00D910DF"/>
    <w:rsid w:val="00D93104"/>
    <w:rsid w:val="00D939C7"/>
    <w:rsid w:val="00D965C9"/>
    <w:rsid w:val="00DA099C"/>
    <w:rsid w:val="00DA1575"/>
    <w:rsid w:val="00DA167F"/>
    <w:rsid w:val="00DA7D94"/>
    <w:rsid w:val="00DB2E05"/>
    <w:rsid w:val="00DB63C4"/>
    <w:rsid w:val="00DC1FEF"/>
    <w:rsid w:val="00DD0949"/>
    <w:rsid w:val="00DD3ABC"/>
    <w:rsid w:val="00DD4E2B"/>
    <w:rsid w:val="00DE4566"/>
    <w:rsid w:val="00DE6833"/>
    <w:rsid w:val="00DF021C"/>
    <w:rsid w:val="00DF4F6A"/>
    <w:rsid w:val="00DF664A"/>
    <w:rsid w:val="00E104F3"/>
    <w:rsid w:val="00E11277"/>
    <w:rsid w:val="00E15131"/>
    <w:rsid w:val="00E24E25"/>
    <w:rsid w:val="00E27410"/>
    <w:rsid w:val="00E317B5"/>
    <w:rsid w:val="00E32B05"/>
    <w:rsid w:val="00E34945"/>
    <w:rsid w:val="00E405F4"/>
    <w:rsid w:val="00E446E0"/>
    <w:rsid w:val="00E44AA6"/>
    <w:rsid w:val="00E45DCB"/>
    <w:rsid w:val="00E4682C"/>
    <w:rsid w:val="00E55D7C"/>
    <w:rsid w:val="00E6060F"/>
    <w:rsid w:val="00E6602E"/>
    <w:rsid w:val="00E71CFA"/>
    <w:rsid w:val="00E74AFF"/>
    <w:rsid w:val="00E76083"/>
    <w:rsid w:val="00E83E54"/>
    <w:rsid w:val="00E84906"/>
    <w:rsid w:val="00E87BBD"/>
    <w:rsid w:val="00E91D4D"/>
    <w:rsid w:val="00E95815"/>
    <w:rsid w:val="00E960BA"/>
    <w:rsid w:val="00EA3E40"/>
    <w:rsid w:val="00EA6137"/>
    <w:rsid w:val="00EB312B"/>
    <w:rsid w:val="00EC0701"/>
    <w:rsid w:val="00EC7C77"/>
    <w:rsid w:val="00ED0301"/>
    <w:rsid w:val="00ED3C4B"/>
    <w:rsid w:val="00EE4287"/>
    <w:rsid w:val="00EE6CDE"/>
    <w:rsid w:val="00EE7E74"/>
    <w:rsid w:val="00EF519C"/>
    <w:rsid w:val="00EF7857"/>
    <w:rsid w:val="00F00347"/>
    <w:rsid w:val="00F00835"/>
    <w:rsid w:val="00F0505D"/>
    <w:rsid w:val="00F204DF"/>
    <w:rsid w:val="00F227F8"/>
    <w:rsid w:val="00F25759"/>
    <w:rsid w:val="00F30E20"/>
    <w:rsid w:val="00F33116"/>
    <w:rsid w:val="00F33AB9"/>
    <w:rsid w:val="00F421ED"/>
    <w:rsid w:val="00F43A67"/>
    <w:rsid w:val="00F45B1D"/>
    <w:rsid w:val="00F50CC5"/>
    <w:rsid w:val="00F57C08"/>
    <w:rsid w:val="00F66896"/>
    <w:rsid w:val="00F677F3"/>
    <w:rsid w:val="00F679EE"/>
    <w:rsid w:val="00F80CC7"/>
    <w:rsid w:val="00F846CD"/>
    <w:rsid w:val="00F9494B"/>
    <w:rsid w:val="00FB53FE"/>
    <w:rsid w:val="00FC1E72"/>
    <w:rsid w:val="00FC29F3"/>
    <w:rsid w:val="00FC2D3E"/>
    <w:rsid w:val="00FC348C"/>
    <w:rsid w:val="00FC5294"/>
    <w:rsid w:val="00FC5C03"/>
    <w:rsid w:val="00FD4F6D"/>
    <w:rsid w:val="00FD798A"/>
    <w:rsid w:val="00FE4368"/>
    <w:rsid w:val="00FE4A67"/>
    <w:rsid w:val="00FF0A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6">
    <w:name w:val="heading 6"/>
    <w:next w:val="Normal"/>
    <w:link w:val="Heading6Char"/>
    <w:qFormat/>
    <w:rsid w:val="008F68AC"/>
    <w:pPr>
      <w:spacing w:after="160" w:line="259" w:lineRule="auto"/>
      <w:outlineLvl w:val="5"/>
    </w:pPr>
    <w:rPr>
      <w:rFonts w:ascii="Arial" w:eastAsia="Times New Roman" w:hAnsi="Arial"/>
      <w:lang w:val="en-GB" w:eastAsia="en-GB"/>
    </w:rPr>
  </w:style>
  <w:style w:type="paragraph" w:styleId="Heading7">
    <w:name w:val="heading 7"/>
    <w:next w:val="Normal"/>
    <w:link w:val="Heading7Char"/>
    <w:qFormat/>
    <w:rsid w:val="008F68AC"/>
    <w:pPr>
      <w:spacing w:after="160" w:line="259" w:lineRule="auto"/>
      <w:outlineLvl w:val="6"/>
    </w:pPr>
    <w:rPr>
      <w:rFonts w:ascii="Arial" w:eastAsia="Times New Roman" w:hAnsi="Arial"/>
      <w:lang w:val="en-GB" w:eastAsia="en-GB"/>
    </w:r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link w:val="B1Char"/>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6Char">
    <w:name w:val="Heading 6 Char"/>
    <w:basedOn w:val="DefaultParagraphFont"/>
    <w:link w:val="Heading6"/>
    <w:rsid w:val="008F68AC"/>
    <w:rPr>
      <w:rFonts w:ascii="Arial" w:eastAsia="Times New Roman" w:hAnsi="Arial"/>
      <w:lang w:val="en-GB" w:eastAsia="en-GB"/>
    </w:rPr>
  </w:style>
  <w:style w:type="character" w:customStyle="1" w:styleId="Heading7Char">
    <w:name w:val="Heading 7 Char"/>
    <w:basedOn w:val="DefaultParagraphFont"/>
    <w:link w:val="Heading7"/>
    <w:rsid w:val="008F68AC"/>
    <w:rPr>
      <w:rFonts w:ascii="Arial" w:eastAsia="Times New Roman" w:hAnsi="Arial"/>
      <w:lang w:val="en-GB" w:eastAsia="en-GB"/>
    </w:rPr>
  </w:style>
  <w:style w:type="character" w:customStyle="1" w:styleId="B1Char">
    <w:name w:val="B1 Char"/>
    <w:link w:val="B1"/>
    <w:qFormat/>
    <w:locked/>
    <w:rsid w:val="008F68AC"/>
    <w:rPr>
      <w:rFonts w:ascii="Arial" w:eastAsia="Times New Roman" w:hAnsi="Arial"/>
      <w:lang w:val="en-GB"/>
    </w:rPr>
  </w:style>
  <w:style w:type="paragraph" w:styleId="List">
    <w:name w:val="List"/>
    <w:basedOn w:val="Normal"/>
    <w:semiHidden/>
    <w:unhideWhenUsed/>
    <w:rsid w:val="008F68AC"/>
    <w:pPr>
      <w:tabs>
        <w:tab w:val="clear" w:pos="567"/>
        <w:tab w:val="clear" w:pos="851"/>
        <w:tab w:val="clear" w:pos="1134"/>
        <w:tab w:val="clear" w:pos="1418"/>
        <w:tab w:val="clear" w:pos="1701"/>
      </w:tabs>
      <w:overflowPunct w:val="0"/>
      <w:autoSpaceDE w:val="0"/>
      <w:autoSpaceDN w:val="0"/>
      <w:adjustRightInd w:val="0"/>
      <w:spacing w:after="180"/>
      <w:ind w:left="283" w:hanging="283"/>
      <w:contextualSpacing/>
      <w:textAlignment w:val="baseline"/>
    </w:pPr>
    <w:rPr>
      <w:rFonts w:eastAsia="Times New Roman"/>
      <w:lang w:eastAsia="en-GB"/>
    </w:rPr>
  </w:style>
  <w:style w:type="paragraph" w:styleId="Index1">
    <w:name w:val="index 1"/>
    <w:basedOn w:val="Normal"/>
    <w:next w:val="Normal"/>
    <w:autoRedefine/>
    <w:semiHidden/>
    <w:unhideWhenUsed/>
    <w:rsid w:val="008F68AC"/>
    <w:pPr>
      <w:tabs>
        <w:tab w:val="clear" w:pos="567"/>
        <w:tab w:val="clear" w:pos="851"/>
        <w:tab w:val="clear" w:pos="1134"/>
        <w:tab w:val="clear" w:pos="1418"/>
        <w:tab w:val="clear" w:pos="1701"/>
      </w:tabs>
      <w:overflowPunct w:val="0"/>
      <w:autoSpaceDE w:val="0"/>
      <w:autoSpaceDN w:val="0"/>
      <w:adjustRightInd w:val="0"/>
      <w:spacing w:after="0"/>
      <w:ind w:left="200" w:hanging="200"/>
      <w:textAlignment w:val="baseline"/>
    </w:pPr>
    <w:rPr>
      <w:rFonts w:eastAsia="Times New Roman"/>
      <w:lang w:eastAsia="en-GB"/>
    </w:rPr>
  </w:style>
  <w:style w:type="paragraph" w:customStyle="1" w:styleId="ZH">
    <w:name w:val="ZH"/>
    <w:rsid w:val="008F68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D">
    <w:name w:val="ZD"/>
    <w:rsid w:val="008F68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F68AC"/>
    <w:pPr>
      <w:framePr w:w="10206" w:wrap="notBeside" w:vAnchor="page" w:hAnchor="margin" w:y="16161"/>
      <w:widowControl w:val="0"/>
      <w:pBdr>
        <w:top w:val="single" w:sz="12" w:space="1" w:color="auto"/>
      </w:pBdr>
      <w:spacing w:before="0" w:after="0" w:line="240" w:lineRule="auto"/>
      <w:ind w:left="0" w:right="0" w:firstLine="0"/>
      <w:jc w:val="right"/>
    </w:pPr>
    <w:rPr>
      <w:rFonts w:eastAsia="Times New Roman"/>
      <w:noProof/>
      <w:lang w:eastAsia="en-GB"/>
    </w:rPr>
  </w:style>
  <w:style w:type="paragraph" w:customStyle="1" w:styleId="ZG">
    <w:name w:val="ZG"/>
    <w:rsid w:val="008F68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F68AC"/>
    <w:pPr>
      <w:spacing w:after="180"/>
      <w:ind w:left="1559" w:hanging="1276"/>
    </w:pPr>
    <w:rPr>
      <w:color w:val="FF0000"/>
      <w:lang w:eastAsia="en-GB"/>
    </w:rPr>
  </w:style>
  <w:style w:type="paragraph" w:customStyle="1" w:styleId="ZTD">
    <w:name w:val="ZTD"/>
    <w:basedOn w:val="ZB"/>
    <w:rsid w:val="008F68AC"/>
    <w:pPr>
      <w:framePr w:w="10206" w:wrap="notBeside" w:vAnchor="page" w:hAnchor="margin" w:y="852"/>
      <w:widowControl w:val="0"/>
      <w:tabs>
        <w:tab w:val="clear" w:pos="5387"/>
        <w:tab w:val="clear" w:pos="6804"/>
      </w:tabs>
      <w:spacing w:after="0" w:line="240" w:lineRule="auto"/>
      <w:ind w:right="28"/>
      <w:jc w:val="right"/>
    </w:pPr>
    <w:rPr>
      <w:rFonts w:eastAsia="Times New Roman"/>
      <w:b w:val="0"/>
      <w:noProof/>
      <w:sz w:val="4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1467511">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692192538">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0642982">
      <w:bodyDiv w:val="1"/>
      <w:marLeft w:val="0"/>
      <w:marRight w:val="0"/>
      <w:marTop w:val="0"/>
      <w:marBottom w:val="0"/>
      <w:divBdr>
        <w:top w:val="none" w:sz="0" w:space="0" w:color="auto"/>
        <w:left w:val="none" w:sz="0" w:space="0" w:color="auto"/>
        <w:bottom w:val="none" w:sz="0" w:space="0" w:color="auto"/>
        <w:right w:val="none" w:sz="0" w:space="0" w:color="auto"/>
      </w:divBdr>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50794346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821187327">
      <w:bodyDiv w:val="1"/>
      <w:marLeft w:val="0"/>
      <w:marRight w:val="0"/>
      <w:marTop w:val="0"/>
      <w:marBottom w:val="0"/>
      <w:divBdr>
        <w:top w:val="none" w:sz="0" w:space="0" w:color="auto"/>
        <w:left w:val="none" w:sz="0" w:space="0" w:color="auto"/>
        <w:bottom w:val="none" w:sz="0" w:space="0" w:color="auto"/>
        <w:right w:val="none" w:sz="0" w:space="0" w:color="auto"/>
      </w:divBdr>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4AHE_Electronic_2023-01/INBOX/Chair_Notes/Combined_ChairNotes_01-20-0000.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5002</TotalTime>
  <Pages>2</Pages>
  <Words>13235</Words>
  <Characters>75445</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01-13-0701_01-13-0656_Ericsson comment</cp:lastModifiedBy>
  <cp:revision>84</cp:revision>
  <dcterms:created xsi:type="dcterms:W3CDTF">2020-11-17T07:07:00Z</dcterms:created>
  <dcterms:modified xsi:type="dcterms:W3CDTF">2023-01-21T08:59:00Z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